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F09" w:rsidRDefault="00D06D02" w:rsidP="00D06D02">
      <w:pPr>
        <w:tabs>
          <w:tab w:val="clear" w:pos="397"/>
          <w:tab w:val="clear" w:pos="794"/>
          <w:tab w:val="clear" w:pos="1191"/>
        </w:tabs>
        <w:spacing w:before="120" w:after="120" w:line="360" w:lineRule="auto"/>
        <w:ind w:left="851" w:hanging="851"/>
        <w:rPr>
          <w:color w:val="1E4164"/>
          <w:sz w:val="36"/>
          <w:szCs w:val="36"/>
        </w:rPr>
      </w:pPr>
      <w:r>
        <w:rPr>
          <w:color w:val="1E4164"/>
          <w:sz w:val="36"/>
          <w:szCs w:val="36"/>
        </w:rPr>
        <w:t>SELF-FORECASTING TECHNOLOGIES WORKSHOP</w:t>
      </w:r>
    </w:p>
    <w:p w:rsidR="00D06D02" w:rsidRDefault="00D06D02" w:rsidP="00D06D02">
      <w:pPr>
        <w:pStyle w:val="Subtitle"/>
        <w:rPr>
          <w:sz w:val="28"/>
          <w:szCs w:val="28"/>
        </w:rPr>
      </w:pPr>
      <w:r w:rsidRPr="00D06D02">
        <w:rPr>
          <w:sz w:val="28"/>
          <w:szCs w:val="28"/>
        </w:rPr>
        <w:t>Feedback on Self-forecasting technical requirements</w:t>
      </w:r>
    </w:p>
    <w:p w:rsidR="007F2D33" w:rsidRDefault="007F2D33" w:rsidP="00D06D02"/>
    <w:p w:rsidR="00D06D02" w:rsidRDefault="007F2D33" w:rsidP="007F2D33">
      <w:pPr>
        <w:tabs>
          <w:tab w:val="left" w:pos="1276"/>
        </w:tabs>
      </w:pPr>
      <w:r w:rsidRPr="007F2D33">
        <w:rPr>
          <w:b/>
        </w:rPr>
        <w:t>Name:</w:t>
      </w:r>
      <w:r>
        <w:tab/>
      </w:r>
      <w:r>
        <w:tab/>
      </w:r>
      <w:sdt>
        <w:sdtPr>
          <w:id w:val="1529065081"/>
          <w:lock w:val="sdtLocked"/>
          <w:placeholder>
            <w:docPart w:val="DefaultPlaceholder_1081868574"/>
          </w:placeholder>
          <w:showingPlcHdr/>
          <w15:appearance w15:val="tags"/>
        </w:sdtPr>
        <w:sdtEndPr/>
        <w:sdtContent>
          <w:r w:rsidR="006E51DE" w:rsidRPr="00022A45">
            <w:rPr>
              <w:rStyle w:val="PlaceholderText"/>
            </w:rPr>
            <w:t>Click here to enter text.</w:t>
          </w:r>
        </w:sdtContent>
      </w:sdt>
    </w:p>
    <w:p w:rsidR="007F2D33" w:rsidRDefault="007F2D33" w:rsidP="007F2D33">
      <w:r w:rsidRPr="007F2D33">
        <w:rPr>
          <w:b/>
        </w:rPr>
        <w:t>Company:</w:t>
      </w:r>
      <w:r>
        <w:t xml:space="preserve"> </w:t>
      </w:r>
      <w:r>
        <w:tab/>
      </w:r>
      <w:sdt>
        <w:sdtPr>
          <w:id w:val="-1494561983"/>
          <w:lock w:val="sdtLocked"/>
          <w:placeholder>
            <w:docPart w:val="DefaultPlaceholder_1081868574"/>
          </w:placeholder>
          <w:showingPlcHdr/>
          <w15:appearance w15:val="tags"/>
        </w:sdtPr>
        <w:sdtEndPr/>
        <w:sdtContent>
          <w:r w:rsidRPr="00022A45">
            <w:rPr>
              <w:rStyle w:val="PlaceholderText"/>
            </w:rPr>
            <w:t>Click here to enter text.</w:t>
          </w:r>
        </w:sdtContent>
      </w:sdt>
    </w:p>
    <w:p w:rsidR="007F2D33" w:rsidRDefault="007F2D33" w:rsidP="00D06D02">
      <w:r w:rsidRPr="007F2D33">
        <w:rPr>
          <w:b/>
        </w:rPr>
        <w:t>Email:</w:t>
      </w:r>
      <w:r>
        <w:tab/>
      </w:r>
      <w:r>
        <w:tab/>
      </w:r>
      <w:sdt>
        <w:sdtPr>
          <w:id w:val="111258294"/>
          <w:lock w:val="sdtLocked"/>
          <w:placeholder>
            <w:docPart w:val="DefaultPlaceholder_1081868574"/>
          </w:placeholder>
          <w:showingPlcHdr/>
          <w15:appearance w15:val="tags"/>
        </w:sdtPr>
        <w:sdtEndPr/>
        <w:sdtContent>
          <w:r w:rsidRPr="00022A45">
            <w:rPr>
              <w:rStyle w:val="PlaceholderText"/>
            </w:rPr>
            <w:t>Click here to enter text.</w:t>
          </w:r>
        </w:sdtContent>
      </w:sdt>
    </w:p>
    <w:p w:rsidR="007F2D33" w:rsidRDefault="007F2D33" w:rsidP="00D06D02">
      <w:r w:rsidRPr="007F2D33">
        <w:rPr>
          <w:b/>
        </w:rPr>
        <w:t>Phone:</w:t>
      </w:r>
      <w:r>
        <w:t xml:space="preserve"> </w:t>
      </w:r>
      <w:r>
        <w:tab/>
      </w:r>
      <w:sdt>
        <w:sdtPr>
          <w:id w:val="1972633987"/>
          <w:lock w:val="sdtLocked"/>
          <w:placeholder>
            <w:docPart w:val="DefaultPlaceholder_1081868574"/>
          </w:placeholder>
          <w:showingPlcHdr/>
          <w15:appearance w15:val="tags"/>
        </w:sdtPr>
        <w:sdtEndPr/>
        <w:sdtContent>
          <w:bookmarkStart w:id="0" w:name="_GoBack"/>
          <w:r w:rsidRPr="00022A45">
            <w:rPr>
              <w:rStyle w:val="PlaceholderText"/>
            </w:rPr>
            <w:t>Click here to enter text.</w:t>
          </w:r>
          <w:bookmarkEnd w:id="0"/>
        </w:sdtContent>
      </w:sdt>
    </w:p>
    <w:p w:rsidR="007F2D33" w:rsidRPr="00E608CB" w:rsidRDefault="007F2D33" w:rsidP="00E608CB">
      <w:pPr>
        <w:pStyle w:val="NoSpacing"/>
      </w:pPr>
    </w:p>
    <w:p w:rsidR="00E608CB" w:rsidRDefault="00E608CB" w:rsidP="00F020F3">
      <w:pPr>
        <w:pStyle w:val="Heading3"/>
        <w:rPr>
          <w:b w:val="0"/>
        </w:rPr>
      </w:pPr>
      <w:r>
        <w:t xml:space="preserve">Question 1: </w:t>
      </w:r>
      <w:r w:rsidRPr="00E608CB">
        <w:rPr>
          <w:b w:val="0"/>
        </w:rPr>
        <w:t>Do you have any comments on the proposed data submission requirements?</w:t>
      </w:r>
    </w:p>
    <w:sdt>
      <w:sdtPr>
        <w:id w:val="1449426718"/>
        <w:placeholder>
          <w:docPart w:val="A06A033E49FB48C4AF7979B92ED767E7"/>
        </w:placeholder>
        <w:showingPlcHdr/>
        <w15:appearance w15:val="tags"/>
      </w:sdtPr>
      <w:sdtContent>
        <w:p w:rsidR="00E608CB" w:rsidRPr="00F020F3" w:rsidRDefault="00E608CB" w:rsidP="00E608CB">
          <w:r w:rsidRPr="00022A45">
            <w:rPr>
              <w:rStyle w:val="PlaceholderText"/>
            </w:rPr>
            <w:t>Click here to enter text.</w:t>
          </w:r>
        </w:p>
      </w:sdtContent>
    </w:sdt>
    <w:p w:rsidR="00E608CB" w:rsidRPr="00E608CB" w:rsidRDefault="00E608CB" w:rsidP="00E608CB">
      <w:pPr>
        <w:pStyle w:val="NoSpacing"/>
      </w:pPr>
    </w:p>
    <w:p w:rsidR="00F020F3" w:rsidRDefault="00D06D02" w:rsidP="00F020F3">
      <w:pPr>
        <w:pStyle w:val="Heading3"/>
      </w:pPr>
      <w:r>
        <w:t xml:space="preserve">Question </w:t>
      </w:r>
      <w:r w:rsidR="00E608CB">
        <w:t>2</w:t>
      </w:r>
      <w:r>
        <w:t xml:space="preserve">: </w:t>
      </w:r>
      <w:r w:rsidR="00F020F3" w:rsidRPr="00F020F3">
        <w:rPr>
          <w:b w:val="0"/>
        </w:rPr>
        <w:t xml:space="preserve">Do you </w:t>
      </w:r>
      <w:r w:rsidR="00D832FA">
        <w:rPr>
          <w:b w:val="0"/>
        </w:rPr>
        <w:t>have any comments on</w:t>
      </w:r>
      <w:r w:rsidR="00F020F3" w:rsidRPr="00F020F3">
        <w:rPr>
          <w:b w:val="0"/>
        </w:rPr>
        <w:t xml:space="preserve"> the proposed validations required by the Participant?</w:t>
      </w:r>
    </w:p>
    <w:sdt>
      <w:sdtPr>
        <w:id w:val="-396830658"/>
        <w:lock w:val="sdtLocked"/>
        <w:placeholder>
          <w:docPart w:val="1BC079505A5847CE84929EE6ADAD5D18"/>
        </w:placeholder>
        <w:showingPlcHdr/>
        <w15:appearance w15:val="tags"/>
      </w:sdtPr>
      <w:sdtEndPr/>
      <w:sdtContent>
        <w:p w:rsidR="00F020F3" w:rsidRPr="00F020F3" w:rsidRDefault="00F020F3" w:rsidP="00F020F3">
          <w:r w:rsidRPr="00022A45">
            <w:rPr>
              <w:rStyle w:val="PlaceholderText"/>
            </w:rPr>
            <w:t>Click here to enter text.</w:t>
          </w:r>
        </w:p>
      </w:sdtContent>
    </w:sdt>
    <w:p w:rsidR="00F020F3" w:rsidRPr="00E608CB" w:rsidRDefault="00F020F3" w:rsidP="00E608CB">
      <w:pPr>
        <w:pStyle w:val="NoSpacing"/>
      </w:pPr>
    </w:p>
    <w:p w:rsidR="00F020F3" w:rsidRPr="00F020F3" w:rsidRDefault="00F020F3" w:rsidP="00F020F3">
      <w:pPr>
        <w:pStyle w:val="Heading3"/>
        <w:rPr>
          <w:b w:val="0"/>
        </w:rPr>
      </w:pPr>
      <w:r>
        <w:t xml:space="preserve">Question </w:t>
      </w:r>
      <w:r w:rsidR="00E608CB">
        <w:t>3</w:t>
      </w:r>
      <w:r>
        <w:t xml:space="preserve">: </w:t>
      </w:r>
      <w:r w:rsidRPr="00F020F3">
        <w:rPr>
          <w:b w:val="0"/>
        </w:rPr>
        <w:t xml:space="preserve">Do you </w:t>
      </w:r>
      <w:r w:rsidR="00D832FA">
        <w:rPr>
          <w:b w:val="0"/>
        </w:rPr>
        <w:t>have any comments on</w:t>
      </w:r>
      <w:r w:rsidRPr="00F020F3">
        <w:rPr>
          <w:b w:val="0"/>
        </w:rPr>
        <w:t xml:space="preserve"> the proposed validation rules required by AEMO?</w:t>
      </w:r>
    </w:p>
    <w:sdt>
      <w:sdtPr>
        <w:id w:val="718325023"/>
        <w:lock w:val="sdtLocked"/>
        <w:placeholder>
          <w:docPart w:val="DefaultPlaceholder_1081868574"/>
        </w:placeholder>
        <w:showingPlcHdr/>
        <w15:appearance w15:val="tags"/>
      </w:sdtPr>
      <w:sdtEndPr/>
      <w:sdtContent>
        <w:p w:rsidR="00F020F3" w:rsidRPr="00F020F3" w:rsidRDefault="00F020F3" w:rsidP="00F020F3">
          <w:r w:rsidRPr="00022A45">
            <w:rPr>
              <w:rStyle w:val="PlaceholderText"/>
            </w:rPr>
            <w:t>Click here to enter text.</w:t>
          </w:r>
        </w:p>
      </w:sdtContent>
    </w:sdt>
    <w:p w:rsidR="00F020F3" w:rsidRPr="00E608CB" w:rsidRDefault="00F020F3" w:rsidP="00E608CB">
      <w:pPr>
        <w:pStyle w:val="NoSpacing"/>
      </w:pPr>
    </w:p>
    <w:p w:rsidR="00F020F3" w:rsidRDefault="00F020F3" w:rsidP="00F020F3">
      <w:pPr>
        <w:pStyle w:val="Heading3"/>
      </w:pPr>
      <w:r>
        <w:t xml:space="preserve">Question </w:t>
      </w:r>
      <w:r w:rsidR="00E608CB">
        <w:t>4</w:t>
      </w:r>
      <w:r>
        <w:t xml:space="preserve">: </w:t>
      </w:r>
      <w:r w:rsidR="00D832FA" w:rsidRPr="00D832FA">
        <w:rPr>
          <w:b w:val="0"/>
        </w:rPr>
        <w:t>What information (see slide 19 of slide pack) should AEMO report to the public on the next day?</w:t>
      </w:r>
    </w:p>
    <w:sdt>
      <w:sdtPr>
        <w:id w:val="1601752627"/>
        <w:lock w:val="sdtLocked"/>
        <w:placeholder>
          <w:docPart w:val="DefaultPlaceholder_1081868574"/>
        </w:placeholder>
        <w:showingPlcHdr/>
        <w15:appearance w15:val="tags"/>
      </w:sdtPr>
      <w:sdtEndPr/>
      <w:sdtContent>
        <w:p w:rsidR="00F020F3" w:rsidRPr="00F020F3" w:rsidRDefault="00F020F3" w:rsidP="00F020F3">
          <w:r w:rsidRPr="00022A45">
            <w:rPr>
              <w:rStyle w:val="PlaceholderText"/>
            </w:rPr>
            <w:t>Click here to enter text.</w:t>
          </w:r>
        </w:p>
      </w:sdtContent>
    </w:sdt>
    <w:p w:rsidR="00F020F3" w:rsidRPr="00E608CB" w:rsidRDefault="00F020F3" w:rsidP="00E608CB">
      <w:pPr>
        <w:pStyle w:val="NoSpacing"/>
      </w:pPr>
    </w:p>
    <w:p w:rsidR="00D06D02" w:rsidRDefault="00F020F3" w:rsidP="00F020F3">
      <w:pPr>
        <w:pStyle w:val="Heading3"/>
      </w:pPr>
      <w:r>
        <w:t xml:space="preserve">Question </w:t>
      </w:r>
      <w:r w:rsidR="00E608CB">
        <w:t>5</w:t>
      </w:r>
      <w:r>
        <w:t xml:space="preserve">: </w:t>
      </w:r>
      <w:r w:rsidR="00D832FA" w:rsidRPr="00D832FA">
        <w:rPr>
          <w:b w:val="0"/>
        </w:rPr>
        <w:t>Do you have any comments on the use of</w:t>
      </w:r>
      <w:r w:rsidRPr="00F020F3">
        <w:rPr>
          <w:b w:val="0"/>
        </w:rPr>
        <w:t xml:space="preserve"> SCADA Possible Power as a </w:t>
      </w:r>
      <w:r w:rsidR="00D832FA">
        <w:rPr>
          <w:b w:val="0"/>
        </w:rPr>
        <w:t xml:space="preserve">performance </w:t>
      </w:r>
      <w:r w:rsidRPr="00F020F3">
        <w:rPr>
          <w:b w:val="0"/>
        </w:rPr>
        <w:t>benchmark for SDC intervals?</w:t>
      </w:r>
    </w:p>
    <w:sdt>
      <w:sdtPr>
        <w:id w:val="-675805148"/>
        <w:lock w:val="sdtLocked"/>
        <w:placeholder>
          <w:docPart w:val="DefaultPlaceholder_1081868574"/>
        </w:placeholder>
        <w:showingPlcHdr/>
        <w15:appearance w15:val="tags"/>
      </w:sdtPr>
      <w:sdtEndPr/>
      <w:sdtContent>
        <w:p w:rsidR="00F020F3" w:rsidRPr="00F020F3" w:rsidRDefault="00F020F3" w:rsidP="00F020F3">
          <w:r w:rsidRPr="00022A45">
            <w:rPr>
              <w:rStyle w:val="PlaceholderText"/>
            </w:rPr>
            <w:t>Click here to enter text.</w:t>
          </w:r>
        </w:p>
      </w:sdtContent>
    </w:sdt>
    <w:p w:rsidR="00F020F3" w:rsidRPr="00E608CB" w:rsidRDefault="00F020F3" w:rsidP="00E608CB">
      <w:pPr>
        <w:pStyle w:val="NoSpacing"/>
      </w:pPr>
    </w:p>
    <w:p w:rsidR="00F020F3" w:rsidRDefault="00F020F3" w:rsidP="00F020F3">
      <w:pPr>
        <w:pStyle w:val="Heading3"/>
      </w:pPr>
      <w:r>
        <w:t xml:space="preserve">Question </w:t>
      </w:r>
      <w:r w:rsidR="00E608CB">
        <w:t>6</w:t>
      </w:r>
      <w:r>
        <w:t xml:space="preserve">: </w:t>
      </w:r>
      <w:r w:rsidRPr="00F020F3">
        <w:rPr>
          <w:b w:val="0"/>
        </w:rPr>
        <w:t>Do you have any other comments</w:t>
      </w:r>
      <w:r>
        <w:rPr>
          <w:b w:val="0"/>
        </w:rPr>
        <w:t>?</w:t>
      </w:r>
    </w:p>
    <w:sdt>
      <w:sdtPr>
        <w:rPr>
          <w:rFonts w:ascii="Arial" w:hAnsi="Arial" w:cs="Arial"/>
          <w:sz w:val="22"/>
          <w:szCs w:val="22"/>
        </w:rPr>
        <w:id w:val="-1893263140"/>
        <w:lock w:val="sdtLocked"/>
        <w:placeholder>
          <w:docPart w:val="DefaultPlaceholder_1081868574"/>
        </w:placeholder>
        <w:showingPlcHdr/>
        <w15:appearance w15:val="tags"/>
      </w:sdtPr>
      <w:sdtEndPr/>
      <w:sdtContent>
        <w:p w:rsidR="00230F09" w:rsidRPr="00F020F3" w:rsidRDefault="00F020F3" w:rsidP="005C30D3">
          <w:pPr>
            <w:pStyle w:val="BodyText"/>
            <w:spacing w:after="360"/>
            <w:ind w:left="0"/>
            <w:rPr>
              <w:rFonts w:ascii="Arial" w:hAnsi="Arial" w:cs="Arial"/>
              <w:sz w:val="22"/>
              <w:szCs w:val="22"/>
            </w:rPr>
          </w:pPr>
          <w:r w:rsidRPr="00F020F3">
            <w:rPr>
              <w:rStyle w:val="PlaceholderText"/>
              <w:rFonts w:ascii="Arial" w:hAnsi="Arial" w:cs="Arial"/>
              <w:sz w:val="22"/>
              <w:szCs w:val="22"/>
            </w:rPr>
            <w:t>Click here to enter text.</w:t>
          </w:r>
        </w:p>
      </w:sdtContent>
    </w:sdt>
    <w:p w:rsidR="00D26B1E" w:rsidRPr="00E608CB" w:rsidRDefault="00D26B1E" w:rsidP="00E608CB">
      <w:pPr>
        <w:pStyle w:val="NoSpacing"/>
      </w:pPr>
    </w:p>
    <w:p w:rsidR="00D26B1E" w:rsidRPr="007F2D33" w:rsidRDefault="007F2D33" w:rsidP="007F2D33">
      <w:pPr>
        <w:pStyle w:val="BodyText"/>
        <w:ind w:left="0"/>
        <w:rPr>
          <w:b/>
        </w:rPr>
      </w:pPr>
      <w:r w:rsidRPr="007F2D33">
        <w:rPr>
          <w:b/>
        </w:rPr>
        <w:t xml:space="preserve">-- End --  </w:t>
      </w:r>
    </w:p>
    <w:p w:rsidR="00BC4699" w:rsidRPr="00B50362" w:rsidRDefault="00BC4699" w:rsidP="00E52432">
      <w:pPr>
        <w:tabs>
          <w:tab w:val="clear" w:pos="397"/>
          <w:tab w:val="clear" w:pos="794"/>
          <w:tab w:val="clear" w:pos="1191"/>
          <w:tab w:val="left" w:pos="2550"/>
        </w:tabs>
        <w:spacing w:after="0" w:line="240" w:lineRule="auto"/>
        <w:rPr>
          <w:sz w:val="16"/>
        </w:rPr>
      </w:pPr>
    </w:p>
    <w:sectPr w:rsidR="00BC4699" w:rsidRPr="00B50362" w:rsidSect="005C30D3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809" w:right="851" w:bottom="1701" w:left="993" w:header="425" w:footer="19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02" w:rsidRDefault="00D06D02" w:rsidP="001E3981">
      <w:r>
        <w:separator/>
      </w:r>
    </w:p>
  </w:endnote>
  <w:endnote w:type="continuationSeparator" w:id="0">
    <w:p w:rsidR="00D06D02" w:rsidRDefault="00D06D02" w:rsidP="001E3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7196"/>
      <w:gridCol w:w="3019"/>
      <w:gridCol w:w="3019"/>
    </w:tblGrid>
    <w:tr w:rsidR="00DA2876" w:rsidRPr="00F506FF" w:rsidTr="001366F3">
      <w:tc>
        <w:tcPr>
          <w:tcW w:w="7196" w:type="dxa"/>
        </w:tcPr>
        <w:p w:rsidR="00DA2876" w:rsidRPr="00F506FF" w:rsidRDefault="00E608CB" w:rsidP="001366F3">
          <w:pPr>
            <w:tabs>
              <w:tab w:val="clear" w:pos="794"/>
              <w:tab w:val="clear" w:pos="1191"/>
              <w:tab w:val="left" w:pos="6255"/>
            </w:tabs>
            <w:spacing w:after="0" w:line="190" w:lineRule="exact"/>
            <w:rPr>
              <w:rFonts w:cs="Arial"/>
              <w:caps/>
              <w:sz w:val="15"/>
              <w:szCs w:val="15"/>
            </w:rPr>
          </w:pPr>
          <w:r>
            <w:fldChar w:fldCharType="begin"/>
          </w:r>
          <w:r>
            <w:instrText xml:space="preserve"> FILENAME   \* MERGEFORMAT </w:instrText>
          </w:r>
          <w:r>
            <w:fldChar w:fldCharType="separate"/>
          </w:r>
          <w:r w:rsidRPr="00E608CB">
            <w:rPr>
              <w:rFonts w:cs="Arial"/>
              <w:caps/>
              <w:noProof/>
              <w:sz w:val="15"/>
              <w:szCs w:val="15"/>
            </w:rPr>
            <w:t>Self</w:t>
          </w:r>
          <w:r>
            <w:rPr>
              <w:noProof/>
            </w:rPr>
            <w:t xml:space="preserve"> Forecasting Requirements - Feedback.docx</w:t>
          </w:r>
          <w:r>
            <w:rPr>
              <w:rFonts w:cs="Arial"/>
              <w:caps/>
              <w:noProof/>
              <w:sz w:val="15"/>
              <w:szCs w:val="15"/>
            </w:rPr>
            <w:fldChar w:fldCharType="end"/>
          </w:r>
        </w:p>
      </w:tc>
      <w:tc>
        <w:tcPr>
          <w:tcW w:w="3019" w:type="dxa"/>
        </w:tcPr>
        <w:p w:rsidR="00DA2876" w:rsidRPr="00F506FF" w:rsidRDefault="00DA2876" w:rsidP="001366F3">
          <w:pPr>
            <w:tabs>
              <w:tab w:val="clear" w:pos="794"/>
              <w:tab w:val="clear" w:pos="1191"/>
              <w:tab w:val="left" w:pos="6255"/>
            </w:tabs>
            <w:spacing w:after="0" w:line="190" w:lineRule="exact"/>
            <w:rPr>
              <w:rFonts w:cs="Arial"/>
              <w:caps/>
              <w:sz w:val="15"/>
              <w:szCs w:val="15"/>
            </w:rPr>
          </w:pPr>
        </w:p>
      </w:tc>
      <w:tc>
        <w:tcPr>
          <w:tcW w:w="3019" w:type="dxa"/>
        </w:tcPr>
        <w:p w:rsidR="00DA2876" w:rsidRPr="00F506FF" w:rsidRDefault="00DA2876" w:rsidP="001366F3">
          <w:pPr>
            <w:tabs>
              <w:tab w:val="clear" w:pos="794"/>
              <w:tab w:val="clear" w:pos="1191"/>
              <w:tab w:val="left" w:pos="6255"/>
            </w:tabs>
            <w:spacing w:after="0" w:line="190" w:lineRule="exact"/>
            <w:jc w:val="right"/>
            <w:rPr>
              <w:rFonts w:cs="Arial"/>
              <w:caps/>
              <w:sz w:val="15"/>
              <w:szCs w:val="15"/>
            </w:rPr>
          </w:pPr>
          <w:r w:rsidRPr="00F506FF">
            <w:rPr>
              <w:rFonts w:cs="Arial"/>
              <w:caps/>
              <w:sz w:val="15"/>
              <w:szCs w:val="15"/>
            </w:rPr>
            <w:t xml:space="preserve">Page </w:t>
          </w:r>
          <w:r w:rsidRPr="00F506FF">
            <w:rPr>
              <w:rFonts w:cs="Arial"/>
              <w:caps/>
              <w:sz w:val="15"/>
              <w:szCs w:val="15"/>
            </w:rPr>
            <w:fldChar w:fldCharType="begin"/>
          </w:r>
          <w:r w:rsidRPr="00F506FF">
            <w:rPr>
              <w:rFonts w:cs="Arial"/>
              <w:caps/>
              <w:sz w:val="15"/>
              <w:szCs w:val="15"/>
            </w:rPr>
            <w:instrText xml:space="preserve"> PAGE  \* Arabic  \* MERGEFORMAT </w:instrText>
          </w:r>
          <w:r w:rsidRPr="00F506FF">
            <w:rPr>
              <w:rFonts w:cs="Arial"/>
              <w:caps/>
              <w:sz w:val="15"/>
              <w:szCs w:val="15"/>
            </w:rPr>
            <w:fldChar w:fldCharType="separate"/>
          </w:r>
          <w:r w:rsidR="00E608CB">
            <w:rPr>
              <w:rFonts w:cs="Arial"/>
              <w:caps/>
              <w:noProof/>
              <w:sz w:val="15"/>
              <w:szCs w:val="15"/>
            </w:rPr>
            <w:t>2</w:t>
          </w:r>
          <w:r w:rsidRPr="00F506FF">
            <w:rPr>
              <w:rFonts w:cs="Arial"/>
              <w:caps/>
              <w:sz w:val="15"/>
              <w:szCs w:val="15"/>
            </w:rPr>
            <w:fldChar w:fldCharType="end"/>
          </w:r>
          <w:r w:rsidRPr="00F506FF">
            <w:rPr>
              <w:rFonts w:cs="Arial"/>
              <w:caps/>
              <w:sz w:val="15"/>
              <w:szCs w:val="15"/>
            </w:rPr>
            <w:t xml:space="preserve">of </w:t>
          </w:r>
          <w:r w:rsidR="00E608CB">
            <w:fldChar w:fldCharType="begin"/>
          </w:r>
          <w:r w:rsidR="00E608CB">
            <w:instrText xml:space="preserve"> NUMPAGES   \* MERGEFORMAT </w:instrText>
          </w:r>
          <w:r w:rsidR="00E608CB">
            <w:fldChar w:fldCharType="separate"/>
          </w:r>
          <w:r w:rsidR="00E608CB" w:rsidRPr="00E608CB">
            <w:rPr>
              <w:rFonts w:cs="Arial"/>
              <w:caps/>
              <w:noProof/>
              <w:sz w:val="15"/>
              <w:szCs w:val="15"/>
            </w:rPr>
            <w:t>1</w:t>
          </w:r>
          <w:r w:rsidR="00E608CB">
            <w:rPr>
              <w:rFonts w:cs="Arial"/>
              <w:caps/>
              <w:noProof/>
              <w:sz w:val="15"/>
              <w:szCs w:val="15"/>
            </w:rPr>
            <w:fldChar w:fldCharType="end"/>
          </w:r>
        </w:p>
      </w:tc>
    </w:tr>
  </w:tbl>
  <w:p w:rsidR="00DA2876" w:rsidRPr="007731B9" w:rsidRDefault="00DA2876" w:rsidP="007731B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vertAnchor="page" w:horzAnchor="page" w:tblpX="1430" w:tblpY="15367"/>
      <w:tblW w:w="907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072"/>
    </w:tblGrid>
    <w:tr w:rsidR="00DA2876" w:rsidTr="00012B54">
      <w:trPr>
        <w:trHeight w:hRule="exact" w:val="264"/>
      </w:trPr>
      <w:tc>
        <w:tcPr>
          <w:tcW w:w="9072" w:type="dxa"/>
        </w:tcPr>
        <w:p w:rsidR="00DA2876" w:rsidRPr="009B363E" w:rsidRDefault="00DA2876" w:rsidP="0030751B">
          <w:pPr>
            <w:tabs>
              <w:tab w:val="clear" w:pos="794"/>
              <w:tab w:val="clear" w:pos="1191"/>
              <w:tab w:val="left" w:pos="6255"/>
            </w:tabs>
            <w:spacing w:after="0" w:line="190" w:lineRule="exact"/>
            <w:rPr>
              <w:rFonts w:cs="Arial"/>
              <w:caps/>
              <w:sz w:val="15"/>
              <w:szCs w:val="15"/>
            </w:rPr>
          </w:pPr>
        </w:p>
      </w:tc>
    </w:tr>
  </w:tbl>
  <w:p w:rsidR="00DA2876" w:rsidRDefault="00DA2876">
    <w:r>
      <w:rPr>
        <w:noProof/>
      </w:rPr>
      <w:drawing>
        <wp:anchor distT="0" distB="0" distL="114300" distR="114300" simplePos="0" relativeHeight="251656192" behindDoc="1" locked="1" layoutInCell="1" allowOverlap="1" wp14:anchorId="44DD7ACC" wp14:editId="30254E12">
          <wp:simplePos x="0" y="0"/>
          <wp:positionH relativeFrom="page">
            <wp:posOffset>885825</wp:posOffset>
          </wp:positionH>
          <wp:positionV relativeFrom="page">
            <wp:posOffset>9953625</wp:posOffset>
          </wp:positionV>
          <wp:extent cx="5805805" cy="327660"/>
          <wp:effectExtent l="19050" t="0" r="4445" b="0"/>
          <wp:wrapNone/>
          <wp:docPr id="144" name="Picture 144" descr="addresspane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4" descr="addresspanel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5805" cy="3276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02" w:rsidRDefault="00D06D02" w:rsidP="001E3981">
      <w:r>
        <w:separator/>
      </w:r>
    </w:p>
  </w:footnote>
  <w:footnote w:type="continuationSeparator" w:id="0">
    <w:p w:rsidR="00D06D02" w:rsidRDefault="00D06D02" w:rsidP="001E3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876" w:rsidRDefault="00DA2876"/>
  <w:p w:rsidR="00DA2876" w:rsidRDefault="00DA2876">
    <w:r>
      <w:rPr>
        <w:noProof/>
      </w:rPr>
      <w:drawing>
        <wp:anchor distT="0" distB="0" distL="114300" distR="114300" simplePos="0" relativeHeight="251657216" behindDoc="1" locked="1" layoutInCell="1" allowOverlap="1" wp14:anchorId="44DD7AC6" wp14:editId="4CE8F338">
          <wp:simplePos x="0" y="0"/>
          <wp:positionH relativeFrom="page">
            <wp:posOffset>8571865</wp:posOffset>
          </wp:positionH>
          <wp:positionV relativeFrom="page">
            <wp:posOffset>361950</wp:posOffset>
          </wp:positionV>
          <wp:extent cx="1586865" cy="542925"/>
          <wp:effectExtent l="0" t="0" r="0" b="9525"/>
          <wp:wrapNone/>
          <wp:docPr id="103" name="Picture 103" descr="letterhead-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3" descr="letterhead-logo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686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876" w:rsidRPr="009F23A1" w:rsidRDefault="00DA2876" w:rsidP="009F23A1">
    <w:pPr>
      <w:tabs>
        <w:tab w:val="clear" w:pos="397"/>
        <w:tab w:val="clear" w:pos="794"/>
        <w:tab w:val="clear" w:pos="1191"/>
      </w:tabs>
      <w:spacing w:after="0" w:line="240" w:lineRule="auto"/>
      <w:ind w:left="851" w:hanging="851"/>
      <w:rPr>
        <w:color w:val="365F91"/>
        <w:sz w:val="16"/>
        <w:szCs w:val="16"/>
      </w:rPr>
    </w:pPr>
    <w:r>
      <w:rPr>
        <w:noProof/>
        <w:color w:val="365F91"/>
        <w:sz w:val="36"/>
        <w:szCs w:val="36"/>
      </w:rPr>
      <w:drawing>
        <wp:anchor distT="0" distB="0" distL="114300" distR="114300" simplePos="0" relativeHeight="251658240" behindDoc="1" locked="1" layoutInCell="1" allowOverlap="1" wp14:anchorId="44DD7AC8" wp14:editId="3565EB7B">
          <wp:simplePos x="0" y="0"/>
          <wp:positionH relativeFrom="page">
            <wp:posOffset>5356225</wp:posOffset>
          </wp:positionH>
          <wp:positionV relativeFrom="page">
            <wp:posOffset>438150</wp:posOffset>
          </wp:positionV>
          <wp:extent cx="1720215" cy="504825"/>
          <wp:effectExtent l="0" t="0" r="0" b="9525"/>
          <wp:wrapNone/>
          <wp:docPr id="142" name="Picture 142" descr="Head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215" cy="5048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42798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CF5C34"/>
    <w:multiLevelType w:val="hybridMultilevel"/>
    <w:tmpl w:val="FAA635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528CD"/>
    <w:multiLevelType w:val="hybridMultilevel"/>
    <w:tmpl w:val="25B62E18"/>
    <w:lvl w:ilvl="0" w:tplc="D15681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AC739A"/>
    <w:multiLevelType w:val="hybridMultilevel"/>
    <w:tmpl w:val="717070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43A3E"/>
    <w:multiLevelType w:val="hybridMultilevel"/>
    <w:tmpl w:val="26747F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B55F2"/>
    <w:multiLevelType w:val="hybridMultilevel"/>
    <w:tmpl w:val="CDAE4838"/>
    <w:lvl w:ilvl="0" w:tplc="D15681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8120A"/>
    <w:multiLevelType w:val="hybridMultilevel"/>
    <w:tmpl w:val="D88C206E"/>
    <w:lvl w:ilvl="0" w:tplc="174E4ACA">
      <w:start w:val="1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814D36"/>
    <w:multiLevelType w:val="hybridMultilevel"/>
    <w:tmpl w:val="0AF258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C22C8"/>
    <w:multiLevelType w:val="hybridMultilevel"/>
    <w:tmpl w:val="25E2CC8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A0F5B"/>
    <w:multiLevelType w:val="hybridMultilevel"/>
    <w:tmpl w:val="890868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1C31DC"/>
    <w:multiLevelType w:val="hybridMultilevel"/>
    <w:tmpl w:val="08F02ED4"/>
    <w:lvl w:ilvl="0" w:tplc="174E4ACA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85247F"/>
    <w:multiLevelType w:val="hybridMultilevel"/>
    <w:tmpl w:val="BE86CCB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D5224"/>
    <w:multiLevelType w:val="hybridMultilevel"/>
    <w:tmpl w:val="8C8A1626"/>
    <w:lvl w:ilvl="0" w:tplc="174E4ACA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E11B23"/>
    <w:multiLevelType w:val="hybridMultilevel"/>
    <w:tmpl w:val="99E0BC3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37CBC"/>
    <w:multiLevelType w:val="hybridMultilevel"/>
    <w:tmpl w:val="001A5150"/>
    <w:lvl w:ilvl="0" w:tplc="7E7270C6">
      <w:start w:val="1"/>
      <w:numFmt w:val="lowerLetter"/>
      <w:pStyle w:val="NumberedAlphaList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15" w15:restartNumberingAfterBreak="0">
    <w:nsid w:val="44CD1F5B"/>
    <w:multiLevelType w:val="hybridMultilevel"/>
    <w:tmpl w:val="847C2AA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7E14BF"/>
    <w:multiLevelType w:val="multilevel"/>
    <w:tmpl w:val="22C2C2BA"/>
    <w:lvl w:ilvl="0">
      <w:start w:val="1"/>
      <w:numFmt w:val="bullet"/>
      <w:pStyle w:val="List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color w:val="auto"/>
        <w:position w:val="2"/>
        <w:sz w:val="18"/>
      </w:rPr>
    </w:lvl>
    <w:lvl w:ilvl="1">
      <w:start w:val="1"/>
      <w:numFmt w:val="bullet"/>
      <w:lvlText w:val="–"/>
      <w:lvlJc w:val="left"/>
      <w:pPr>
        <w:tabs>
          <w:tab w:val="num" w:pos="1191"/>
        </w:tabs>
        <w:ind w:left="1191" w:hanging="397"/>
      </w:pPr>
      <w:rPr>
        <w:rFonts w:ascii="Arial" w:hAnsi="Arial" w:hint="default"/>
        <w:color w:val="auto"/>
      </w:rPr>
    </w:lvl>
    <w:lvl w:ilvl="2">
      <w:start w:val="1"/>
      <w:numFmt w:val="bullet"/>
      <w:lvlText w:val="&gt;"/>
      <w:lvlJc w:val="left"/>
      <w:pPr>
        <w:tabs>
          <w:tab w:val="num" w:pos="1588"/>
        </w:tabs>
        <w:ind w:left="1588" w:hanging="397"/>
      </w:pPr>
      <w:rPr>
        <w:rFonts w:ascii="Arial" w:hAnsi="Aria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557D6AEC"/>
    <w:multiLevelType w:val="hybridMultilevel"/>
    <w:tmpl w:val="67582A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2D092E"/>
    <w:multiLevelType w:val="multilevel"/>
    <w:tmpl w:val="CB088F24"/>
    <w:lvl w:ilvl="0">
      <w:start w:val="1"/>
      <w:numFmt w:val="decimal"/>
      <w:pStyle w:val="AEMONumberedlist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592A5C0B"/>
    <w:multiLevelType w:val="hybridMultilevel"/>
    <w:tmpl w:val="B3CC12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2D5FF4"/>
    <w:multiLevelType w:val="hybridMultilevel"/>
    <w:tmpl w:val="D1BCCD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5457B5"/>
    <w:multiLevelType w:val="hybridMultilevel"/>
    <w:tmpl w:val="09AA1F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043DC0"/>
    <w:multiLevelType w:val="hybridMultilevel"/>
    <w:tmpl w:val="751042F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E618EF"/>
    <w:multiLevelType w:val="hybridMultilevel"/>
    <w:tmpl w:val="A0D8240C"/>
    <w:lvl w:ilvl="0" w:tplc="29EA5830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983190"/>
    <w:multiLevelType w:val="hybridMultilevel"/>
    <w:tmpl w:val="0C5C80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A506E9"/>
    <w:multiLevelType w:val="hybridMultilevel"/>
    <w:tmpl w:val="817E25B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16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 w:numId="9">
    <w:abstractNumId w:val="20"/>
  </w:num>
  <w:num w:numId="10">
    <w:abstractNumId w:val="9"/>
  </w:num>
  <w:num w:numId="11">
    <w:abstractNumId w:val="15"/>
  </w:num>
  <w:num w:numId="12">
    <w:abstractNumId w:val="24"/>
  </w:num>
  <w:num w:numId="13">
    <w:abstractNumId w:val="12"/>
  </w:num>
  <w:num w:numId="14">
    <w:abstractNumId w:val="6"/>
  </w:num>
  <w:num w:numId="15">
    <w:abstractNumId w:val="10"/>
  </w:num>
  <w:num w:numId="16">
    <w:abstractNumId w:val="17"/>
  </w:num>
  <w:num w:numId="17">
    <w:abstractNumId w:val="4"/>
  </w:num>
  <w:num w:numId="18">
    <w:abstractNumId w:val="3"/>
  </w:num>
  <w:num w:numId="19">
    <w:abstractNumId w:val="19"/>
  </w:num>
  <w:num w:numId="20">
    <w:abstractNumId w:val="21"/>
  </w:num>
  <w:num w:numId="21">
    <w:abstractNumId w:val="13"/>
  </w:num>
  <w:num w:numId="22">
    <w:abstractNumId w:val="11"/>
  </w:num>
  <w:num w:numId="23">
    <w:abstractNumId w:val="22"/>
  </w:num>
  <w:num w:numId="24">
    <w:abstractNumId w:val="25"/>
  </w:num>
  <w:num w:numId="25">
    <w:abstractNumId w:val="8"/>
  </w:num>
  <w:num w:numId="26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activeWritingStyle w:appName="MSWord" w:lang="en-AU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>
      <o:colormru v:ext="edit" colors="#ed171f,#686868,#94867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ncelForm" w:val="OK"/>
    <w:docVar w:name="PrintLogo" w:val="None"/>
  </w:docVars>
  <w:rsids>
    <w:rsidRoot w:val="00D06D02"/>
    <w:rsid w:val="000007F1"/>
    <w:rsid w:val="00003427"/>
    <w:rsid w:val="000067DF"/>
    <w:rsid w:val="00006D4D"/>
    <w:rsid w:val="00012B54"/>
    <w:rsid w:val="000143B9"/>
    <w:rsid w:val="00016C18"/>
    <w:rsid w:val="00023FA1"/>
    <w:rsid w:val="00024A49"/>
    <w:rsid w:val="00031F87"/>
    <w:rsid w:val="000371D5"/>
    <w:rsid w:val="00041C34"/>
    <w:rsid w:val="00042136"/>
    <w:rsid w:val="0004251A"/>
    <w:rsid w:val="00042D7A"/>
    <w:rsid w:val="00046CEE"/>
    <w:rsid w:val="00047EEE"/>
    <w:rsid w:val="000519E0"/>
    <w:rsid w:val="0005219E"/>
    <w:rsid w:val="000566DD"/>
    <w:rsid w:val="0005690F"/>
    <w:rsid w:val="00056F59"/>
    <w:rsid w:val="00060480"/>
    <w:rsid w:val="000628C7"/>
    <w:rsid w:val="00064566"/>
    <w:rsid w:val="000646AE"/>
    <w:rsid w:val="000662F0"/>
    <w:rsid w:val="00067B81"/>
    <w:rsid w:val="00067E84"/>
    <w:rsid w:val="00073ABF"/>
    <w:rsid w:val="000759F5"/>
    <w:rsid w:val="00076F81"/>
    <w:rsid w:val="0008203B"/>
    <w:rsid w:val="000821FC"/>
    <w:rsid w:val="00087342"/>
    <w:rsid w:val="000919C6"/>
    <w:rsid w:val="0009467F"/>
    <w:rsid w:val="00094777"/>
    <w:rsid w:val="000948C3"/>
    <w:rsid w:val="00096005"/>
    <w:rsid w:val="000A4362"/>
    <w:rsid w:val="000A71AA"/>
    <w:rsid w:val="000A79D5"/>
    <w:rsid w:val="000B169A"/>
    <w:rsid w:val="000B1D2D"/>
    <w:rsid w:val="000B1EAC"/>
    <w:rsid w:val="000B2004"/>
    <w:rsid w:val="000B2153"/>
    <w:rsid w:val="000B2DC8"/>
    <w:rsid w:val="000B54F1"/>
    <w:rsid w:val="000C0AEB"/>
    <w:rsid w:val="000C1E42"/>
    <w:rsid w:val="000C5318"/>
    <w:rsid w:val="000C7A7E"/>
    <w:rsid w:val="000D23C7"/>
    <w:rsid w:val="000D3750"/>
    <w:rsid w:val="000D3B06"/>
    <w:rsid w:val="000D50D3"/>
    <w:rsid w:val="000E0F0A"/>
    <w:rsid w:val="000E201F"/>
    <w:rsid w:val="000E689B"/>
    <w:rsid w:val="000E739B"/>
    <w:rsid w:val="000E7485"/>
    <w:rsid w:val="000F0C50"/>
    <w:rsid w:val="000F3C8D"/>
    <w:rsid w:val="000F4190"/>
    <w:rsid w:val="000F478E"/>
    <w:rsid w:val="000F7534"/>
    <w:rsid w:val="0010113C"/>
    <w:rsid w:val="00103FBA"/>
    <w:rsid w:val="0010428B"/>
    <w:rsid w:val="00104D12"/>
    <w:rsid w:val="00105BC3"/>
    <w:rsid w:val="0010785A"/>
    <w:rsid w:val="00111480"/>
    <w:rsid w:val="001119DB"/>
    <w:rsid w:val="001123F6"/>
    <w:rsid w:val="0011252F"/>
    <w:rsid w:val="00113C1F"/>
    <w:rsid w:val="0011405A"/>
    <w:rsid w:val="001146A3"/>
    <w:rsid w:val="00115430"/>
    <w:rsid w:val="00115B3B"/>
    <w:rsid w:val="00116F30"/>
    <w:rsid w:val="001176D2"/>
    <w:rsid w:val="00123C6C"/>
    <w:rsid w:val="00123C9F"/>
    <w:rsid w:val="001246BB"/>
    <w:rsid w:val="0012682B"/>
    <w:rsid w:val="00126CDC"/>
    <w:rsid w:val="0013224A"/>
    <w:rsid w:val="00135CD7"/>
    <w:rsid w:val="001366F3"/>
    <w:rsid w:val="00137AE7"/>
    <w:rsid w:val="00142A35"/>
    <w:rsid w:val="00145184"/>
    <w:rsid w:val="00146646"/>
    <w:rsid w:val="00147EDA"/>
    <w:rsid w:val="001514C0"/>
    <w:rsid w:val="001517BC"/>
    <w:rsid w:val="00151E76"/>
    <w:rsid w:val="00152454"/>
    <w:rsid w:val="00155375"/>
    <w:rsid w:val="00161B0E"/>
    <w:rsid w:val="00163609"/>
    <w:rsid w:val="00163D53"/>
    <w:rsid w:val="00165A2B"/>
    <w:rsid w:val="00166542"/>
    <w:rsid w:val="001709E8"/>
    <w:rsid w:val="0017105C"/>
    <w:rsid w:val="001734D8"/>
    <w:rsid w:val="00174CEA"/>
    <w:rsid w:val="00175D6B"/>
    <w:rsid w:val="001807C1"/>
    <w:rsid w:val="00183090"/>
    <w:rsid w:val="00183846"/>
    <w:rsid w:val="00183E97"/>
    <w:rsid w:val="00185332"/>
    <w:rsid w:val="00190BAB"/>
    <w:rsid w:val="00190E1E"/>
    <w:rsid w:val="001924EE"/>
    <w:rsid w:val="001961A7"/>
    <w:rsid w:val="00196DEB"/>
    <w:rsid w:val="00197183"/>
    <w:rsid w:val="0019748B"/>
    <w:rsid w:val="001A15FD"/>
    <w:rsid w:val="001A2B50"/>
    <w:rsid w:val="001A3D84"/>
    <w:rsid w:val="001A7292"/>
    <w:rsid w:val="001A7949"/>
    <w:rsid w:val="001B58D9"/>
    <w:rsid w:val="001C06CC"/>
    <w:rsid w:val="001C0D84"/>
    <w:rsid w:val="001C0F80"/>
    <w:rsid w:val="001C0FB8"/>
    <w:rsid w:val="001C1C52"/>
    <w:rsid w:val="001D0F64"/>
    <w:rsid w:val="001D2AC1"/>
    <w:rsid w:val="001D3959"/>
    <w:rsid w:val="001D4FFE"/>
    <w:rsid w:val="001D512C"/>
    <w:rsid w:val="001E117C"/>
    <w:rsid w:val="001E1562"/>
    <w:rsid w:val="001E1662"/>
    <w:rsid w:val="001E3893"/>
    <w:rsid w:val="001E3981"/>
    <w:rsid w:val="001E5697"/>
    <w:rsid w:val="001E569C"/>
    <w:rsid w:val="001E5A78"/>
    <w:rsid w:val="001E73E8"/>
    <w:rsid w:val="001F1223"/>
    <w:rsid w:val="001F12E3"/>
    <w:rsid w:val="001F1AC2"/>
    <w:rsid w:val="001F3EC4"/>
    <w:rsid w:val="001F4534"/>
    <w:rsid w:val="001F6E2F"/>
    <w:rsid w:val="00203224"/>
    <w:rsid w:val="00203E97"/>
    <w:rsid w:val="00205EEF"/>
    <w:rsid w:val="002145D1"/>
    <w:rsid w:val="00224FC2"/>
    <w:rsid w:val="002258C4"/>
    <w:rsid w:val="00230003"/>
    <w:rsid w:val="00230F09"/>
    <w:rsid w:val="00232716"/>
    <w:rsid w:val="00232E28"/>
    <w:rsid w:val="00235C51"/>
    <w:rsid w:val="00237A58"/>
    <w:rsid w:val="00244713"/>
    <w:rsid w:val="00244C11"/>
    <w:rsid w:val="00244D7A"/>
    <w:rsid w:val="00256C62"/>
    <w:rsid w:val="0026089A"/>
    <w:rsid w:val="002614F8"/>
    <w:rsid w:val="00263C62"/>
    <w:rsid w:val="00267A64"/>
    <w:rsid w:val="0027182D"/>
    <w:rsid w:val="00273798"/>
    <w:rsid w:val="00275130"/>
    <w:rsid w:val="002759FB"/>
    <w:rsid w:val="002766A9"/>
    <w:rsid w:val="00277926"/>
    <w:rsid w:val="00282A5E"/>
    <w:rsid w:val="00282DCD"/>
    <w:rsid w:val="002836BB"/>
    <w:rsid w:val="002849A1"/>
    <w:rsid w:val="00286220"/>
    <w:rsid w:val="00286E46"/>
    <w:rsid w:val="00291FF0"/>
    <w:rsid w:val="00297545"/>
    <w:rsid w:val="0029787C"/>
    <w:rsid w:val="002A038B"/>
    <w:rsid w:val="002A44BD"/>
    <w:rsid w:val="002A7C07"/>
    <w:rsid w:val="002B0997"/>
    <w:rsid w:val="002B1468"/>
    <w:rsid w:val="002B4AAB"/>
    <w:rsid w:val="002C0AA3"/>
    <w:rsid w:val="002C1A8D"/>
    <w:rsid w:val="002C20D3"/>
    <w:rsid w:val="002C46FA"/>
    <w:rsid w:val="002C53AF"/>
    <w:rsid w:val="002C6726"/>
    <w:rsid w:val="002D0439"/>
    <w:rsid w:val="002D11F7"/>
    <w:rsid w:val="002D12F3"/>
    <w:rsid w:val="002D36E3"/>
    <w:rsid w:val="002D5680"/>
    <w:rsid w:val="002D5A60"/>
    <w:rsid w:val="002D6C90"/>
    <w:rsid w:val="002E4629"/>
    <w:rsid w:val="002E6A01"/>
    <w:rsid w:val="002E712E"/>
    <w:rsid w:val="002E7FF0"/>
    <w:rsid w:val="002F09FE"/>
    <w:rsid w:val="002F23BE"/>
    <w:rsid w:val="002F384A"/>
    <w:rsid w:val="002F473F"/>
    <w:rsid w:val="0030751B"/>
    <w:rsid w:val="00310EE0"/>
    <w:rsid w:val="003110B3"/>
    <w:rsid w:val="003110C2"/>
    <w:rsid w:val="00312209"/>
    <w:rsid w:val="003143AA"/>
    <w:rsid w:val="00314C6C"/>
    <w:rsid w:val="003173B8"/>
    <w:rsid w:val="003208C0"/>
    <w:rsid w:val="00326611"/>
    <w:rsid w:val="00332F71"/>
    <w:rsid w:val="00336E0D"/>
    <w:rsid w:val="00337544"/>
    <w:rsid w:val="003406C4"/>
    <w:rsid w:val="003421C1"/>
    <w:rsid w:val="00344A7B"/>
    <w:rsid w:val="00345459"/>
    <w:rsid w:val="003464D5"/>
    <w:rsid w:val="003511DB"/>
    <w:rsid w:val="00352AB4"/>
    <w:rsid w:val="00354D81"/>
    <w:rsid w:val="0035520B"/>
    <w:rsid w:val="003553AF"/>
    <w:rsid w:val="0035699B"/>
    <w:rsid w:val="00357304"/>
    <w:rsid w:val="00361FF4"/>
    <w:rsid w:val="003624A2"/>
    <w:rsid w:val="003626EE"/>
    <w:rsid w:val="0037026A"/>
    <w:rsid w:val="0037199A"/>
    <w:rsid w:val="0037279A"/>
    <w:rsid w:val="00374D8E"/>
    <w:rsid w:val="003777C9"/>
    <w:rsid w:val="00377924"/>
    <w:rsid w:val="00377D66"/>
    <w:rsid w:val="00380BB2"/>
    <w:rsid w:val="00381B57"/>
    <w:rsid w:val="003830A9"/>
    <w:rsid w:val="00386B25"/>
    <w:rsid w:val="0039037F"/>
    <w:rsid w:val="003909C5"/>
    <w:rsid w:val="00390F38"/>
    <w:rsid w:val="0039101E"/>
    <w:rsid w:val="00393549"/>
    <w:rsid w:val="0039406C"/>
    <w:rsid w:val="0039560B"/>
    <w:rsid w:val="003A1B54"/>
    <w:rsid w:val="003A5960"/>
    <w:rsid w:val="003C28D0"/>
    <w:rsid w:val="003D0575"/>
    <w:rsid w:val="003D3CBA"/>
    <w:rsid w:val="003D5317"/>
    <w:rsid w:val="003D5701"/>
    <w:rsid w:val="003E2061"/>
    <w:rsid w:val="003F2179"/>
    <w:rsid w:val="003F2591"/>
    <w:rsid w:val="003F268E"/>
    <w:rsid w:val="003F4F05"/>
    <w:rsid w:val="003F64B8"/>
    <w:rsid w:val="003F7CE0"/>
    <w:rsid w:val="00401222"/>
    <w:rsid w:val="00403A99"/>
    <w:rsid w:val="0040552A"/>
    <w:rsid w:val="00411DF8"/>
    <w:rsid w:val="00415619"/>
    <w:rsid w:val="00416593"/>
    <w:rsid w:val="00416AD0"/>
    <w:rsid w:val="004176A2"/>
    <w:rsid w:val="00420DD7"/>
    <w:rsid w:val="00420E58"/>
    <w:rsid w:val="00422128"/>
    <w:rsid w:val="004277FD"/>
    <w:rsid w:val="00430FE6"/>
    <w:rsid w:val="00432110"/>
    <w:rsid w:val="00433149"/>
    <w:rsid w:val="004331A5"/>
    <w:rsid w:val="00437621"/>
    <w:rsid w:val="004419AF"/>
    <w:rsid w:val="00441C13"/>
    <w:rsid w:val="00443E2F"/>
    <w:rsid w:val="00445253"/>
    <w:rsid w:val="00447C1B"/>
    <w:rsid w:val="00447FDD"/>
    <w:rsid w:val="00451B00"/>
    <w:rsid w:val="00455578"/>
    <w:rsid w:val="00455A4C"/>
    <w:rsid w:val="0045791C"/>
    <w:rsid w:val="00460D54"/>
    <w:rsid w:val="00463756"/>
    <w:rsid w:val="004651AF"/>
    <w:rsid w:val="004676E7"/>
    <w:rsid w:val="00470499"/>
    <w:rsid w:val="00470D9D"/>
    <w:rsid w:val="004725A5"/>
    <w:rsid w:val="00473CD4"/>
    <w:rsid w:val="0047488D"/>
    <w:rsid w:val="0047587A"/>
    <w:rsid w:val="00476407"/>
    <w:rsid w:val="00476436"/>
    <w:rsid w:val="004764DB"/>
    <w:rsid w:val="00476F9B"/>
    <w:rsid w:val="004807A9"/>
    <w:rsid w:val="00482F49"/>
    <w:rsid w:val="00484870"/>
    <w:rsid w:val="0048503F"/>
    <w:rsid w:val="00486FEB"/>
    <w:rsid w:val="0049563C"/>
    <w:rsid w:val="00495771"/>
    <w:rsid w:val="004A294C"/>
    <w:rsid w:val="004A4A75"/>
    <w:rsid w:val="004A7A02"/>
    <w:rsid w:val="004A7B3A"/>
    <w:rsid w:val="004A7B8A"/>
    <w:rsid w:val="004B1168"/>
    <w:rsid w:val="004B1F67"/>
    <w:rsid w:val="004B414C"/>
    <w:rsid w:val="004B64BF"/>
    <w:rsid w:val="004C28F1"/>
    <w:rsid w:val="004C365D"/>
    <w:rsid w:val="004D13CD"/>
    <w:rsid w:val="004D5D4F"/>
    <w:rsid w:val="004D6DE6"/>
    <w:rsid w:val="004E2BA1"/>
    <w:rsid w:val="004E4CFF"/>
    <w:rsid w:val="004E6EBC"/>
    <w:rsid w:val="004F0251"/>
    <w:rsid w:val="004F05D3"/>
    <w:rsid w:val="004F2DB9"/>
    <w:rsid w:val="004F2FB1"/>
    <w:rsid w:val="004F39C0"/>
    <w:rsid w:val="00501AD9"/>
    <w:rsid w:val="005027F1"/>
    <w:rsid w:val="00503278"/>
    <w:rsid w:val="005039B5"/>
    <w:rsid w:val="00511AFD"/>
    <w:rsid w:val="00514645"/>
    <w:rsid w:val="005162A2"/>
    <w:rsid w:val="0051661B"/>
    <w:rsid w:val="00516EC3"/>
    <w:rsid w:val="00524E4D"/>
    <w:rsid w:val="005263C4"/>
    <w:rsid w:val="00527BBE"/>
    <w:rsid w:val="005315D3"/>
    <w:rsid w:val="00531D4D"/>
    <w:rsid w:val="005336EC"/>
    <w:rsid w:val="00536406"/>
    <w:rsid w:val="005373A4"/>
    <w:rsid w:val="005378D3"/>
    <w:rsid w:val="00537A61"/>
    <w:rsid w:val="0054102D"/>
    <w:rsid w:val="00541C1F"/>
    <w:rsid w:val="00542573"/>
    <w:rsid w:val="005431C2"/>
    <w:rsid w:val="005436D7"/>
    <w:rsid w:val="00543806"/>
    <w:rsid w:val="00550918"/>
    <w:rsid w:val="00551210"/>
    <w:rsid w:val="005512D3"/>
    <w:rsid w:val="00551768"/>
    <w:rsid w:val="00551E1D"/>
    <w:rsid w:val="005576A3"/>
    <w:rsid w:val="005603D8"/>
    <w:rsid w:val="00560BB1"/>
    <w:rsid w:val="005611FE"/>
    <w:rsid w:val="00561A8D"/>
    <w:rsid w:val="0056787F"/>
    <w:rsid w:val="00570485"/>
    <w:rsid w:val="005715A1"/>
    <w:rsid w:val="00573C78"/>
    <w:rsid w:val="00577BAD"/>
    <w:rsid w:val="005811C0"/>
    <w:rsid w:val="0058145F"/>
    <w:rsid w:val="005865BD"/>
    <w:rsid w:val="00590990"/>
    <w:rsid w:val="00591F2C"/>
    <w:rsid w:val="005961DA"/>
    <w:rsid w:val="005965A3"/>
    <w:rsid w:val="005A5A98"/>
    <w:rsid w:val="005B4A0B"/>
    <w:rsid w:val="005C30D3"/>
    <w:rsid w:val="005C36D8"/>
    <w:rsid w:val="005C6544"/>
    <w:rsid w:val="005C6777"/>
    <w:rsid w:val="005C695B"/>
    <w:rsid w:val="005D11E6"/>
    <w:rsid w:val="005D53AA"/>
    <w:rsid w:val="005D5F1D"/>
    <w:rsid w:val="005E1B9C"/>
    <w:rsid w:val="005E2B01"/>
    <w:rsid w:val="005E36EB"/>
    <w:rsid w:val="005E45B5"/>
    <w:rsid w:val="005E4A58"/>
    <w:rsid w:val="005E4DFF"/>
    <w:rsid w:val="005E53DA"/>
    <w:rsid w:val="005F023D"/>
    <w:rsid w:val="00600711"/>
    <w:rsid w:val="00611A73"/>
    <w:rsid w:val="00611E35"/>
    <w:rsid w:val="00614E48"/>
    <w:rsid w:val="00615D11"/>
    <w:rsid w:val="00617D69"/>
    <w:rsid w:val="00621DA0"/>
    <w:rsid w:val="00622ECA"/>
    <w:rsid w:val="00623258"/>
    <w:rsid w:val="00623B6D"/>
    <w:rsid w:val="006254C3"/>
    <w:rsid w:val="00626789"/>
    <w:rsid w:val="00626891"/>
    <w:rsid w:val="006305E1"/>
    <w:rsid w:val="00632676"/>
    <w:rsid w:val="006336BE"/>
    <w:rsid w:val="00635ABE"/>
    <w:rsid w:val="00635E7D"/>
    <w:rsid w:val="00637E81"/>
    <w:rsid w:val="00640493"/>
    <w:rsid w:val="006408A7"/>
    <w:rsid w:val="00646726"/>
    <w:rsid w:val="006467C6"/>
    <w:rsid w:val="006505CE"/>
    <w:rsid w:val="00650BC1"/>
    <w:rsid w:val="006604D8"/>
    <w:rsid w:val="00660832"/>
    <w:rsid w:val="00661084"/>
    <w:rsid w:val="0066557B"/>
    <w:rsid w:val="00666172"/>
    <w:rsid w:val="00666605"/>
    <w:rsid w:val="006705D6"/>
    <w:rsid w:val="00681281"/>
    <w:rsid w:val="00682393"/>
    <w:rsid w:val="0068258F"/>
    <w:rsid w:val="00683A49"/>
    <w:rsid w:val="00683C1D"/>
    <w:rsid w:val="006861C9"/>
    <w:rsid w:val="00687277"/>
    <w:rsid w:val="00687BDF"/>
    <w:rsid w:val="006917DF"/>
    <w:rsid w:val="006918FA"/>
    <w:rsid w:val="006935F0"/>
    <w:rsid w:val="00694B76"/>
    <w:rsid w:val="006A2320"/>
    <w:rsid w:val="006A406F"/>
    <w:rsid w:val="006A5077"/>
    <w:rsid w:val="006A79E3"/>
    <w:rsid w:val="006B1867"/>
    <w:rsid w:val="006B5270"/>
    <w:rsid w:val="006C08FE"/>
    <w:rsid w:val="006C4EAF"/>
    <w:rsid w:val="006C521C"/>
    <w:rsid w:val="006C650C"/>
    <w:rsid w:val="006C67B8"/>
    <w:rsid w:val="006C7622"/>
    <w:rsid w:val="006D04E3"/>
    <w:rsid w:val="006D1675"/>
    <w:rsid w:val="006E0230"/>
    <w:rsid w:val="006E51DE"/>
    <w:rsid w:val="006E5234"/>
    <w:rsid w:val="006E5404"/>
    <w:rsid w:val="006E62A9"/>
    <w:rsid w:val="006E62CD"/>
    <w:rsid w:val="006E79D2"/>
    <w:rsid w:val="006E7EBA"/>
    <w:rsid w:val="006F0F76"/>
    <w:rsid w:val="006F1571"/>
    <w:rsid w:val="006F22DF"/>
    <w:rsid w:val="006F296D"/>
    <w:rsid w:val="006F4A60"/>
    <w:rsid w:val="006F6443"/>
    <w:rsid w:val="006F7323"/>
    <w:rsid w:val="00702766"/>
    <w:rsid w:val="00707E7E"/>
    <w:rsid w:val="00710000"/>
    <w:rsid w:val="00711965"/>
    <w:rsid w:val="00712F16"/>
    <w:rsid w:val="007148DB"/>
    <w:rsid w:val="00716B1B"/>
    <w:rsid w:val="00716B97"/>
    <w:rsid w:val="00716E23"/>
    <w:rsid w:val="0072139F"/>
    <w:rsid w:val="007219D9"/>
    <w:rsid w:val="007225AE"/>
    <w:rsid w:val="00725E25"/>
    <w:rsid w:val="0072797D"/>
    <w:rsid w:val="00731001"/>
    <w:rsid w:val="0073487F"/>
    <w:rsid w:val="00734E02"/>
    <w:rsid w:val="00737444"/>
    <w:rsid w:val="0073776E"/>
    <w:rsid w:val="00740DD9"/>
    <w:rsid w:val="007412F9"/>
    <w:rsid w:val="00744233"/>
    <w:rsid w:val="007452E1"/>
    <w:rsid w:val="0074541A"/>
    <w:rsid w:val="007460E9"/>
    <w:rsid w:val="007471AB"/>
    <w:rsid w:val="007500DC"/>
    <w:rsid w:val="00754F5B"/>
    <w:rsid w:val="0075552F"/>
    <w:rsid w:val="0075577A"/>
    <w:rsid w:val="00762B6A"/>
    <w:rsid w:val="00764EB8"/>
    <w:rsid w:val="007674B3"/>
    <w:rsid w:val="007731B9"/>
    <w:rsid w:val="00773DD6"/>
    <w:rsid w:val="0077501B"/>
    <w:rsid w:val="00780CCD"/>
    <w:rsid w:val="00781CE6"/>
    <w:rsid w:val="0078415C"/>
    <w:rsid w:val="00786894"/>
    <w:rsid w:val="007911E8"/>
    <w:rsid w:val="00794F5A"/>
    <w:rsid w:val="007A01FB"/>
    <w:rsid w:val="007A08B0"/>
    <w:rsid w:val="007A2720"/>
    <w:rsid w:val="007A3EF8"/>
    <w:rsid w:val="007A6FAB"/>
    <w:rsid w:val="007B268B"/>
    <w:rsid w:val="007B29C6"/>
    <w:rsid w:val="007B412E"/>
    <w:rsid w:val="007B485E"/>
    <w:rsid w:val="007B4EC1"/>
    <w:rsid w:val="007C15A4"/>
    <w:rsid w:val="007C2EB7"/>
    <w:rsid w:val="007C36EF"/>
    <w:rsid w:val="007C6B5C"/>
    <w:rsid w:val="007C710F"/>
    <w:rsid w:val="007C7CBC"/>
    <w:rsid w:val="007D1D0D"/>
    <w:rsid w:val="007D2608"/>
    <w:rsid w:val="007D276A"/>
    <w:rsid w:val="007D6C16"/>
    <w:rsid w:val="007D6D36"/>
    <w:rsid w:val="007E0B0C"/>
    <w:rsid w:val="007E512D"/>
    <w:rsid w:val="007E60ED"/>
    <w:rsid w:val="007E668D"/>
    <w:rsid w:val="007E66D7"/>
    <w:rsid w:val="007F0ACC"/>
    <w:rsid w:val="007F2D33"/>
    <w:rsid w:val="007F309E"/>
    <w:rsid w:val="007F3D37"/>
    <w:rsid w:val="007F44C0"/>
    <w:rsid w:val="007F4A4F"/>
    <w:rsid w:val="008003FD"/>
    <w:rsid w:val="0080158B"/>
    <w:rsid w:val="00806CF9"/>
    <w:rsid w:val="00810D5C"/>
    <w:rsid w:val="00811822"/>
    <w:rsid w:val="008153A5"/>
    <w:rsid w:val="00816E61"/>
    <w:rsid w:val="00817988"/>
    <w:rsid w:val="00820A97"/>
    <w:rsid w:val="00820C9E"/>
    <w:rsid w:val="00820EB2"/>
    <w:rsid w:val="00821B7A"/>
    <w:rsid w:val="00823727"/>
    <w:rsid w:val="00823BDD"/>
    <w:rsid w:val="00825BF4"/>
    <w:rsid w:val="00826B82"/>
    <w:rsid w:val="00831F98"/>
    <w:rsid w:val="0083388D"/>
    <w:rsid w:val="00834B91"/>
    <w:rsid w:val="008355D8"/>
    <w:rsid w:val="00836E37"/>
    <w:rsid w:val="00837256"/>
    <w:rsid w:val="008379D0"/>
    <w:rsid w:val="00843D45"/>
    <w:rsid w:val="00846A0E"/>
    <w:rsid w:val="00853FF1"/>
    <w:rsid w:val="00856E1B"/>
    <w:rsid w:val="00861733"/>
    <w:rsid w:val="008647DC"/>
    <w:rsid w:val="00870E63"/>
    <w:rsid w:val="00872010"/>
    <w:rsid w:val="0087218A"/>
    <w:rsid w:val="008727EA"/>
    <w:rsid w:val="00873E52"/>
    <w:rsid w:val="00875C8B"/>
    <w:rsid w:val="00875EF7"/>
    <w:rsid w:val="00881631"/>
    <w:rsid w:val="00881840"/>
    <w:rsid w:val="00883C95"/>
    <w:rsid w:val="00885F2F"/>
    <w:rsid w:val="00890AF6"/>
    <w:rsid w:val="00892265"/>
    <w:rsid w:val="00893720"/>
    <w:rsid w:val="008948DA"/>
    <w:rsid w:val="008A1201"/>
    <w:rsid w:val="008A179B"/>
    <w:rsid w:val="008A1A60"/>
    <w:rsid w:val="008A65D1"/>
    <w:rsid w:val="008A6708"/>
    <w:rsid w:val="008A693B"/>
    <w:rsid w:val="008A6FA0"/>
    <w:rsid w:val="008A7561"/>
    <w:rsid w:val="008B04B2"/>
    <w:rsid w:val="008B0C1F"/>
    <w:rsid w:val="008B11C3"/>
    <w:rsid w:val="008B1372"/>
    <w:rsid w:val="008B32FF"/>
    <w:rsid w:val="008C1712"/>
    <w:rsid w:val="008C55C1"/>
    <w:rsid w:val="008C5EDA"/>
    <w:rsid w:val="008C6C1F"/>
    <w:rsid w:val="008D1995"/>
    <w:rsid w:val="008D267A"/>
    <w:rsid w:val="008D567B"/>
    <w:rsid w:val="008E245A"/>
    <w:rsid w:val="008E6765"/>
    <w:rsid w:val="008F02C5"/>
    <w:rsid w:val="008F0BE5"/>
    <w:rsid w:val="008F1E60"/>
    <w:rsid w:val="008F3638"/>
    <w:rsid w:val="008F44FF"/>
    <w:rsid w:val="00901612"/>
    <w:rsid w:val="00901E10"/>
    <w:rsid w:val="00905A73"/>
    <w:rsid w:val="00906BB9"/>
    <w:rsid w:val="009102A3"/>
    <w:rsid w:val="0091123C"/>
    <w:rsid w:val="00911425"/>
    <w:rsid w:val="0091251A"/>
    <w:rsid w:val="00913349"/>
    <w:rsid w:val="009168AC"/>
    <w:rsid w:val="00921A31"/>
    <w:rsid w:val="0092332A"/>
    <w:rsid w:val="00924604"/>
    <w:rsid w:val="0092533C"/>
    <w:rsid w:val="00927CDA"/>
    <w:rsid w:val="00935051"/>
    <w:rsid w:val="0093713A"/>
    <w:rsid w:val="009377C1"/>
    <w:rsid w:val="009428B4"/>
    <w:rsid w:val="00945D0C"/>
    <w:rsid w:val="00946716"/>
    <w:rsid w:val="009510F8"/>
    <w:rsid w:val="00951A30"/>
    <w:rsid w:val="0096298E"/>
    <w:rsid w:val="00962C68"/>
    <w:rsid w:val="009630E9"/>
    <w:rsid w:val="00964BA5"/>
    <w:rsid w:val="0096528D"/>
    <w:rsid w:val="00965A58"/>
    <w:rsid w:val="00967D83"/>
    <w:rsid w:val="00970BBA"/>
    <w:rsid w:val="009724AD"/>
    <w:rsid w:val="00974589"/>
    <w:rsid w:val="00975690"/>
    <w:rsid w:val="0098006F"/>
    <w:rsid w:val="00980A74"/>
    <w:rsid w:val="00980C48"/>
    <w:rsid w:val="00980EBD"/>
    <w:rsid w:val="00981757"/>
    <w:rsid w:val="00982940"/>
    <w:rsid w:val="00983550"/>
    <w:rsid w:val="00984678"/>
    <w:rsid w:val="009901EA"/>
    <w:rsid w:val="009912FC"/>
    <w:rsid w:val="00991E73"/>
    <w:rsid w:val="00995189"/>
    <w:rsid w:val="009951C0"/>
    <w:rsid w:val="00996565"/>
    <w:rsid w:val="00996765"/>
    <w:rsid w:val="009A19BA"/>
    <w:rsid w:val="009A346B"/>
    <w:rsid w:val="009A748A"/>
    <w:rsid w:val="009A7AA2"/>
    <w:rsid w:val="009B054C"/>
    <w:rsid w:val="009B10FE"/>
    <w:rsid w:val="009B1DD2"/>
    <w:rsid w:val="009B238D"/>
    <w:rsid w:val="009B291F"/>
    <w:rsid w:val="009B363E"/>
    <w:rsid w:val="009C02D4"/>
    <w:rsid w:val="009C0573"/>
    <w:rsid w:val="009C66FF"/>
    <w:rsid w:val="009D6B84"/>
    <w:rsid w:val="009D7506"/>
    <w:rsid w:val="009E4FCA"/>
    <w:rsid w:val="009E5101"/>
    <w:rsid w:val="009E5AB9"/>
    <w:rsid w:val="009E72D9"/>
    <w:rsid w:val="009E7E83"/>
    <w:rsid w:val="009F02AD"/>
    <w:rsid w:val="009F17BC"/>
    <w:rsid w:val="009F23A1"/>
    <w:rsid w:val="009F2D38"/>
    <w:rsid w:val="009F32C8"/>
    <w:rsid w:val="009F3E72"/>
    <w:rsid w:val="009F4116"/>
    <w:rsid w:val="00A0050F"/>
    <w:rsid w:val="00A0122E"/>
    <w:rsid w:val="00A04D2B"/>
    <w:rsid w:val="00A13C71"/>
    <w:rsid w:val="00A14428"/>
    <w:rsid w:val="00A17531"/>
    <w:rsid w:val="00A225CD"/>
    <w:rsid w:val="00A23989"/>
    <w:rsid w:val="00A25149"/>
    <w:rsid w:val="00A25F05"/>
    <w:rsid w:val="00A278E5"/>
    <w:rsid w:val="00A33705"/>
    <w:rsid w:val="00A3756A"/>
    <w:rsid w:val="00A4112F"/>
    <w:rsid w:val="00A41EC2"/>
    <w:rsid w:val="00A42B23"/>
    <w:rsid w:val="00A45D5B"/>
    <w:rsid w:val="00A4698D"/>
    <w:rsid w:val="00A534E2"/>
    <w:rsid w:val="00A53E40"/>
    <w:rsid w:val="00A54EC1"/>
    <w:rsid w:val="00A554EB"/>
    <w:rsid w:val="00A567B0"/>
    <w:rsid w:val="00A574E5"/>
    <w:rsid w:val="00A57548"/>
    <w:rsid w:val="00A60010"/>
    <w:rsid w:val="00A6213B"/>
    <w:rsid w:val="00A622E2"/>
    <w:rsid w:val="00A6232B"/>
    <w:rsid w:val="00A62B3E"/>
    <w:rsid w:val="00A6339F"/>
    <w:rsid w:val="00A650AC"/>
    <w:rsid w:val="00A65288"/>
    <w:rsid w:val="00A6556B"/>
    <w:rsid w:val="00A65F2A"/>
    <w:rsid w:val="00A67F12"/>
    <w:rsid w:val="00A7057A"/>
    <w:rsid w:val="00A7089C"/>
    <w:rsid w:val="00A72CA6"/>
    <w:rsid w:val="00A73636"/>
    <w:rsid w:val="00A73E64"/>
    <w:rsid w:val="00A752C3"/>
    <w:rsid w:val="00A766A2"/>
    <w:rsid w:val="00A81A92"/>
    <w:rsid w:val="00A82EDA"/>
    <w:rsid w:val="00A916D3"/>
    <w:rsid w:val="00A9484C"/>
    <w:rsid w:val="00A95257"/>
    <w:rsid w:val="00A97DDD"/>
    <w:rsid w:val="00AA3D5F"/>
    <w:rsid w:val="00AA4994"/>
    <w:rsid w:val="00AA6D14"/>
    <w:rsid w:val="00AA737E"/>
    <w:rsid w:val="00AA7932"/>
    <w:rsid w:val="00AB1785"/>
    <w:rsid w:val="00AB32E1"/>
    <w:rsid w:val="00AB338E"/>
    <w:rsid w:val="00AB6B48"/>
    <w:rsid w:val="00AC32D7"/>
    <w:rsid w:val="00AC44B1"/>
    <w:rsid w:val="00AC64D8"/>
    <w:rsid w:val="00AC6728"/>
    <w:rsid w:val="00AD0573"/>
    <w:rsid w:val="00AD1B84"/>
    <w:rsid w:val="00AD2F26"/>
    <w:rsid w:val="00AD3E6E"/>
    <w:rsid w:val="00AE4532"/>
    <w:rsid w:val="00AE5459"/>
    <w:rsid w:val="00AE7641"/>
    <w:rsid w:val="00AF2953"/>
    <w:rsid w:val="00AF2EC1"/>
    <w:rsid w:val="00AF3C60"/>
    <w:rsid w:val="00AF4E07"/>
    <w:rsid w:val="00AF7E24"/>
    <w:rsid w:val="00B030D5"/>
    <w:rsid w:val="00B056DE"/>
    <w:rsid w:val="00B1057F"/>
    <w:rsid w:val="00B10F0A"/>
    <w:rsid w:val="00B11EC8"/>
    <w:rsid w:val="00B124CB"/>
    <w:rsid w:val="00B13E68"/>
    <w:rsid w:val="00B142E2"/>
    <w:rsid w:val="00B23612"/>
    <w:rsid w:val="00B24442"/>
    <w:rsid w:val="00B2660F"/>
    <w:rsid w:val="00B27018"/>
    <w:rsid w:val="00B31CC7"/>
    <w:rsid w:val="00B34362"/>
    <w:rsid w:val="00B35F22"/>
    <w:rsid w:val="00B35FA3"/>
    <w:rsid w:val="00B35FB8"/>
    <w:rsid w:val="00B373A9"/>
    <w:rsid w:val="00B37450"/>
    <w:rsid w:val="00B37CAD"/>
    <w:rsid w:val="00B37CB1"/>
    <w:rsid w:val="00B42391"/>
    <w:rsid w:val="00B4296E"/>
    <w:rsid w:val="00B42E67"/>
    <w:rsid w:val="00B50362"/>
    <w:rsid w:val="00B50764"/>
    <w:rsid w:val="00B53220"/>
    <w:rsid w:val="00B55AEC"/>
    <w:rsid w:val="00B573DD"/>
    <w:rsid w:val="00B6038D"/>
    <w:rsid w:val="00B608A5"/>
    <w:rsid w:val="00B64498"/>
    <w:rsid w:val="00B656E9"/>
    <w:rsid w:val="00B66AEA"/>
    <w:rsid w:val="00B739A1"/>
    <w:rsid w:val="00B7584B"/>
    <w:rsid w:val="00B8109D"/>
    <w:rsid w:val="00B8341C"/>
    <w:rsid w:val="00B84441"/>
    <w:rsid w:val="00B94829"/>
    <w:rsid w:val="00B96E9D"/>
    <w:rsid w:val="00BA07DC"/>
    <w:rsid w:val="00BA23A2"/>
    <w:rsid w:val="00BB0152"/>
    <w:rsid w:val="00BB4EA6"/>
    <w:rsid w:val="00BB5347"/>
    <w:rsid w:val="00BB5C1D"/>
    <w:rsid w:val="00BB6CCE"/>
    <w:rsid w:val="00BB6FC0"/>
    <w:rsid w:val="00BB71AE"/>
    <w:rsid w:val="00BC4699"/>
    <w:rsid w:val="00BC5018"/>
    <w:rsid w:val="00BC6052"/>
    <w:rsid w:val="00BD1A24"/>
    <w:rsid w:val="00BD6E68"/>
    <w:rsid w:val="00BE229B"/>
    <w:rsid w:val="00BE442A"/>
    <w:rsid w:val="00BE6771"/>
    <w:rsid w:val="00BE6979"/>
    <w:rsid w:val="00BE6AA6"/>
    <w:rsid w:val="00BF0228"/>
    <w:rsid w:val="00BF09D6"/>
    <w:rsid w:val="00BF30BB"/>
    <w:rsid w:val="00BF328A"/>
    <w:rsid w:val="00BF6C56"/>
    <w:rsid w:val="00C018A7"/>
    <w:rsid w:val="00C01E0A"/>
    <w:rsid w:val="00C04014"/>
    <w:rsid w:val="00C04BF8"/>
    <w:rsid w:val="00C05DF0"/>
    <w:rsid w:val="00C067F7"/>
    <w:rsid w:val="00C1062C"/>
    <w:rsid w:val="00C106F7"/>
    <w:rsid w:val="00C130AD"/>
    <w:rsid w:val="00C13BB9"/>
    <w:rsid w:val="00C13BFA"/>
    <w:rsid w:val="00C166A5"/>
    <w:rsid w:val="00C16824"/>
    <w:rsid w:val="00C2068E"/>
    <w:rsid w:val="00C216DF"/>
    <w:rsid w:val="00C248FC"/>
    <w:rsid w:val="00C25C63"/>
    <w:rsid w:val="00C260E1"/>
    <w:rsid w:val="00C3340A"/>
    <w:rsid w:val="00C33F82"/>
    <w:rsid w:val="00C42012"/>
    <w:rsid w:val="00C4538A"/>
    <w:rsid w:val="00C47AE7"/>
    <w:rsid w:val="00C51BEF"/>
    <w:rsid w:val="00C52430"/>
    <w:rsid w:val="00C52866"/>
    <w:rsid w:val="00C54E33"/>
    <w:rsid w:val="00C62236"/>
    <w:rsid w:val="00C62C4D"/>
    <w:rsid w:val="00C641A8"/>
    <w:rsid w:val="00C643C1"/>
    <w:rsid w:val="00C64BE9"/>
    <w:rsid w:val="00C65953"/>
    <w:rsid w:val="00C67D21"/>
    <w:rsid w:val="00C67E4F"/>
    <w:rsid w:val="00C7154A"/>
    <w:rsid w:val="00C74459"/>
    <w:rsid w:val="00C75B3C"/>
    <w:rsid w:val="00C77479"/>
    <w:rsid w:val="00C81442"/>
    <w:rsid w:val="00C83A26"/>
    <w:rsid w:val="00C8644D"/>
    <w:rsid w:val="00C866A9"/>
    <w:rsid w:val="00C914E7"/>
    <w:rsid w:val="00C93DD7"/>
    <w:rsid w:val="00CA0942"/>
    <w:rsid w:val="00CA244F"/>
    <w:rsid w:val="00CA4246"/>
    <w:rsid w:val="00CA4487"/>
    <w:rsid w:val="00CB6C8A"/>
    <w:rsid w:val="00CC16C3"/>
    <w:rsid w:val="00CC1AA1"/>
    <w:rsid w:val="00CC4A70"/>
    <w:rsid w:val="00CC7D71"/>
    <w:rsid w:val="00CD12EE"/>
    <w:rsid w:val="00CD4443"/>
    <w:rsid w:val="00CD498F"/>
    <w:rsid w:val="00CD4E23"/>
    <w:rsid w:val="00CD6AA0"/>
    <w:rsid w:val="00CD73F8"/>
    <w:rsid w:val="00CE0305"/>
    <w:rsid w:val="00CE4979"/>
    <w:rsid w:val="00CE5029"/>
    <w:rsid w:val="00CF2F39"/>
    <w:rsid w:val="00CF3FDE"/>
    <w:rsid w:val="00CF4780"/>
    <w:rsid w:val="00CF4C08"/>
    <w:rsid w:val="00D01B6C"/>
    <w:rsid w:val="00D01DF1"/>
    <w:rsid w:val="00D02DF3"/>
    <w:rsid w:val="00D04008"/>
    <w:rsid w:val="00D04872"/>
    <w:rsid w:val="00D05075"/>
    <w:rsid w:val="00D069DB"/>
    <w:rsid w:val="00D06D02"/>
    <w:rsid w:val="00D070F6"/>
    <w:rsid w:val="00D1020D"/>
    <w:rsid w:val="00D13DD1"/>
    <w:rsid w:val="00D15310"/>
    <w:rsid w:val="00D21B37"/>
    <w:rsid w:val="00D234F8"/>
    <w:rsid w:val="00D2423B"/>
    <w:rsid w:val="00D252E8"/>
    <w:rsid w:val="00D26B1E"/>
    <w:rsid w:val="00D3088D"/>
    <w:rsid w:val="00D311F4"/>
    <w:rsid w:val="00D31678"/>
    <w:rsid w:val="00D35F7B"/>
    <w:rsid w:val="00D411F6"/>
    <w:rsid w:val="00D43014"/>
    <w:rsid w:val="00D513D1"/>
    <w:rsid w:val="00D5284C"/>
    <w:rsid w:val="00D55E46"/>
    <w:rsid w:val="00D563B1"/>
    <w:rsid w:val="00D5764E"/>
    <w:rsid w:val="00D60704"/>
    <w:rsid w:val="00D62A5A"/>
    <w:rsid w:val="00D62B72"/>
    <w:rsid w:val="00D63382"/>
    <w:rsid w:val="00D645A8"/>
    <w:rsid w:val="00D666B2"/>
    <w:rsid w:val="00D70368"/>
    <w:rsid w:val="00D73390"/>
    <w:rsid w:val="00D73F6B"/>
    <w:rsid w:val="00D775AE"/>
    <w:rsid w:val="00D81AFF"/>
    <w:rsid w:val="00D832FA"/>
    <w:rsid w:val="00D85D07"/>
    <w:rsid w:val="00D86AD0"/>
    <w:rsid w:val="00D87CE2"/>
    <w:rsid w:val="00D915D1"/>
    <w:rsid w:val="00D9560C"/>
    <w:rsid w:val="00D960EA"/>
    <w:rsid w:val="00D97EF4"/>
    <w:rsid w:val="00DA2876"/>
    <w:rsid w:val="00DA3DBF"/>
    <w:rsid w:val="00DA7454"/>
    <w:rsid w:val="00DB0B03"/>
    <w:rsid w:val="00DB5692"/>
    <w:rsid w:val="00DB5ED3"/>
    <w:rsid w:val="00DB66EF"/>
    <w:rsid w:val="00DB72C3"/>
    <w:rsid w:val="00DC0A31"/>
    <w:rsid w:val="00DC1B12"/>
    <w:rsid w:val="00DC394A"/>
    <w:rsid w:val="00DC44EF"/>
    <w:rsid w:val="00DC4BFC"/>
    <w:rsid w:val="00DC51DA"/>
    <w:rsid w:val="00DC70D9"/>
    <w:rsid w:val="00DD0F1B"/>
    <w:rsid w:val="00DD2915"/>
    <w:rsid w:val="00DD322A"/>
    <w:rsid w:val="00DD4BE5"/>
    <w:rsid w:val="00DE1963"/>
    <w:rsid w:val="00DE3100"/>
    <w:rsid w:val="00DE373D"/>
    <w:rsid w:val="00DE3B38"/>
    <w:rsid w:val="00DF43EF"/>
    <w:rsid w:val="00DF6C7E"/>
    <w:rsid w:val="00E01E97"/>
    <w:rsid w:val="00E01FFB"/>
    <w:rsid w:val="00E032E0"/>
    <w:rsid w:val="00E03C63"/>
    <w:rsid w:val="00E0493C"/>
    <w:rsid w:val="00E11343"/>
    <w:rsid w:val="00E1172A"/>
    <w:rsid w:val="00E12614"/>
    <w:rsid w:val="00E13BFA"/>
    <w:rsid w:val="00E141D0"/>
    <w:rsid w:val="00E148EC"/>
    <w:rsid w:val="00E14FD5"/>
    <w:rsid w:val="00E26455"/>
    <w:rsid w:val="00E272C2"/>
    <w:rsid w:val="00E30B31"/>
    <w:rsid w:val="00E348A7"/>
    <w:rsid w:val="00E34EE6"/>
    <w:rsid w:val="00E3731C"/>
    <w:rsid w:val="00E3732A"/>
    <w:rsid w:val="00E411B7"/>
    <w:rsid w:val="00E44E62"/>
    <w:rsid w:val="00E47D92"/>
    <w:rsid w:val="00E52432"/>
    <w:rsid w:val="00E5645A"/>
    <w:rsid w:val="00E577F4"/>
    <w:rsid w:val="00E608CB"/>
    <w:rsid w:val="00E6131B"/>
    <w:rsid w:val="00E61BAA"/>
    <w:rsid w:val="00E62EAD"/>
    <w:rsid w:val="00E666EA"/>
    <w:rsid w:val="00E7094E"/>
    <w:rsid w:val="00E7207E"/>
    <w:rsid w:val="00E73DD9"/>
    <w:rsid w:val="00E73E2D"/>
    <w:rsid w:val="00E74637"/>
    <w:rsid w:val="00E746C7"/>
    <w:rsid w:val="00E8097E"/>
    <w:rsid w:val="00E80BC3"/>
    <w:rsid w:val="00E83324"/>
    <w:rsid w:val="00E87232"/>
    <w:rsid w:val="00E876C4"/>
    <w:rsid w:val="00E902C8"/>
    <w:rsid w:val="00E9224E"/>
    <w:rsid w:val="00EA673B"/>
    <w:rsid w:val="00EA69FC"/>
    <w:rsid w:val="00EA7440"/>
    <w:rsid w:val="00EB04D7"/>
    <w:rsid w:val="00EB0513"/>
    <w:rsid w:val="00EB102D"/>
    <w:rsid w:val="00EB3EB4"/>
    <w:rsid w:val="00EB6FEF"/>
    <w:rsid w:val="00EC0DAA"/>
    <w:rsid w:val="00EC1D80"/>
    <w:rsid w:val="00EC373D"/>
    <w:rsid w:val="00EC3B9A"/>
    <w:rsid w:val="00EC61FA"/>
    <w:rsid w:val="00EC67C5"/>
    <w:rsid w:val="00EC7294"/>
    <w:rsid w:val="00EC7DA1"/>
    <w:rsid w:val="00ED0E5D"/>
    <w:rsid w:val="00ED55E0"/>
    <w:rsid w:val="00EE5ACE"/>
    <w:rsid w:val="00EF1A53"/>
    <w:rsid w:val="00EF24D6"/>
    <w:rsid w:val="00EF561A"/>
    <w:rsid w:val="00EF5DF7"/>
    <w:rsid w:val="00F002B7"/>
    <w:rsid w:val="00F020F3"/>
    <w:rsid w:val="00F03A06"/>
    <w:rsid w:val="00F0630B"/>
    <w:rsid w:val="00F14CEF"/>
    <w:rsid w:val="00F171DF"/>
    <w:rsid w:val="00F23E11"/>
    <w:rsid w:val="00F23F95"/>
    <w:rsid w:val="00F26633"/>
    <w:rsid w:val="00F26BBA"/>
    <w:rsid w:val="00F309BE"/>
    <w:rsid w:val="00F3589E"/>
    <w:rsid w:val="00F358FD"/>
    <w:rsid w:val="00F36A89"/>
    <w:rsid w:val="00F37FD7"/>
    <w:rsid w:val="00F46143"/>
    <w:rsid w:val="00F46A02"/>
    <w:rsid w:val="00F506FF"/>
    <w:rsid w:val="00F510D2"/>
    <w:rsid w:val="00F52768"/>
    <w:rsid w:val="00F52DA7"/>
    <w:rsid w:val="00F5578B"/>
    <w:rsid w:val="00F64D9B"/>
    <w:rsid w:val="00F6539C"/>
    <w:rsid w:val="00F660C6"/>
    <w:rsid w:val="00F72575"/>
    <w:rsid w:val="00F73B71"/>
    <w:rsid w:val="00F7477E"/>
    <w:rsid w:val="00F75AA1"/>
    <w:rsid w:val="00F777F9"/>
    <w:rsid w:val="00F833DA"/>
    <w:rsid w:val="00F839D2"/>
    <w:rsid w:val="00F857C8"/>
    <w:rsid w:val="00F90763"/>
    <w:rsid w:val="00F9208D"/>
    <w:rsid w:val="00F93DE1"/>
    <w:rsid w:val="00F94B8A"/>
    <w:rsid w:val="00F97382"/>
    <w:rsid w:val="00FA247D"/>
    <w:rsid w:val="00FA27BB"/>
    <w:rsid w:val="00FA31BE"/>
    <w:rsid w:val="00FA3423"/>
    <w:rsid w:val="00FA34A2"/>
    <w:rsid w:val="00FA670E"/>
    <w:rsid w:val="00FB23A0"/>
    <w:rsid w:val="00FC011D"/>
    <w:rsid w:val="00FC35ED"/>
    <w:rsid w:val="00FC5927"/>
    <w:rsid w:val="00FD02A8"/>
    <w:rsid w:val="00FD13BB"/>
    <w:rsid w:val="00FD14FB"/>
    <w:rsid w:val="00FD1ECA"/>
    <w:rsid w:val="00FD2DF4"/>
    <w:rsid w:val="00FD37E9"/>
    <w:rsid w:val="00FD7C23"/>
    <w:rsid w:val="00FE1045"/>
    <w:rsid w:val="00FE13D1"/>
    <w:rsid w:val="00FE24BA"/>
    <w:rsid w:val="00FE254A"/>
    <w:rsid w:val="00FE2B47"/>
    <w:rsid w:val="00FE564A"/>
    <w:rsid w:val="00FE6CF5"/>
    <w:rsid w:val="00FE6D90"/>
    <w:rsid w:val="00FE71FA"/>
    <w:rsid w:val="00FF275A"/>
    <w:rsid w:val="00FF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ed171f,#686868,#948671"/>
    </o:shapedefaults>
    <o:shapelayout v:ext="edit">
      <o:idmap v:ext="edit" data="1"/>
    </o:shapelayout>
  </w:shapeDefaults>
  <w:decimalSymbol w:val="."/>
  <w:listSeparator w:val=","/>
  <w15:docId w15:val="{95911FEC-5DE4-40F7-BD56-1AD19DBAD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67C5"/>
    <w:pPr>
      <w:tabs>
        <w:tab w:val="left" w:leader="underscore" w:pos="397"/>
        <w:tab w:val="left" w:pos="794"/>
        <w:tab w:val="left" w:pos="1191"/>
      </w:tabs>
      <w:spacing w:after="180" w:line="280" w:lineRule="atLeast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5811C0"/>
    <w:pPr>
      <w:spacing w:after="0" w:line="360" w:lineRule="exact"/>
      <w:outlineLvl w:val="0"/>
    </w:pPr>
    <w:rPr>
      <w:caps/>
      <w:color w:val="1E4164"/>
      <w:kern w:val="28"/>
      <w:sz w:val="36"/>
    </w:rPr>
  </w:style>
  <w:style w:type="paragraph" w:styleId="Heading2">
    <w:name w:val="heading 2"/>
    <w:aliases w:val="h2"/>
    <w:basedOn w:val="Normal"/>
    <w:next w:val="Normal"/>
    <w:link w:val="Heading2Char"/>
    <w:qFormat/>
    <w:rsid w:val="007A2720"/>
    <w:pPr>
      <w:outlineLvl w:val="1"/>
    </w:pPr>
    <w:rPr>
      <w:caps/>
      <w:color w:val="000000"/>
      <w:sz w:val="24"/>
    </w:rPr>
  </w:style>
  <w:style w:type="paragraph" w:styleId="Heading3">
    <w:name w:val="heading 3"/>
    <w:basedOn w:val="Normal"/>
    <w:next w:val="Normal"/>
    <w:qFormat/>
    <w:rsid w:val="007A2720"/>
    <w:pPr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04008"/>
    <w:pPr>
      <w:tabs>
        <w:tab w:val="clear" w:pos="397"/>
        <w:tab w:val="clear" w:pos="794"/>
        <w:tab w:val="clear" w:pos="1191"/>
        <w:tab w:val="center" w:pos="4153"/>
        <w:tab w:val="right" w:pos="8306"/>
      </w:tabs>
    </w:pPr>
  </w:style>
  <w:style w:type="paragraph" w:customStyle="1" w:styleId="NumberedAlphaList">
    <w:name w:val="Numbered Alpha List"/>
    <w:basedOn w:val="Normal"/>
    <w:rsid w:val="003553AF"/>
    <w:pPr>
      <w:numPr>
        <w:numId w:val="1"/>
      </w:numPr>
    </w:pPr>
  </w:style>
  <w:style w:type="paragraph" w:styleId="Footer">
    <w:name w:val="footer"/>
    <w:basedOn w:val="Normal"/>
    <w:link w:val="FooterChar"/>
    <w:rsid w:val="00DC0A31"/>
    <w:pPr>
      <w:tabs>
        <w:tab w:val="clear" w:pos="397"/>
        <w:tab w:val="clear" w:pos="794"/>
        <w:tab w:val="clear" w:pos="1191"/>
        <w:tab w:val="right" w:pos="9072"/>
      </w:tabs>
      <w:spacing w:after="0" w:line="180" w:lineRule="exact"/>
    </w:pPr>
    <w:rPr>
      <w:caps/>
      <w:color w:val="948671"/>
      <w:sz w:val="15"/>
    </w:rPr>
  </w:style>
  <w:style w:type="paragraph" w:customStyle="1" w:styleId="AEMONumberedlist">
    <w:name w:val="AEMO Numbered list"/>
    <w:basedOn w:val="Normal"/>
    <w:qFormat/>
    <w:rsid w:val="00D63382"/>
    <w:pPr>
      <w:numPr>
        <w:numId w:val="2"/>
      </w:numPr>
    </w:pPr>
  </w:style>
  <w:style w:type="paragraph" w:styleId="ListBullet">
    <w:name w:val="List Bullet"/>
    <w:aliases w:val="List Bullet - AEMO"/>
    <w:basedOn w:val="Normal"/>
    <w:rsid w:val="00E0493C"/>
    <w:pPr>
      <w:numPr>
        <w:numId w:val="3"/>
      </w:numPr>
      <w:tabs>
        <w:tab w:val="clear" w:pos="397"/>
        <w:tab w:val="clear" w:pos="1191"/>
      </w:tabs>
    </w:pPr>
    <w:rPr>
      <w:lang w:eastAsia="en-US"/>
    </w:rPr>
  </w:style>
  <w:style w:type="character" w:styleId="PlaceholderText">
    <w:name w:val="Placeholder Text"/>
    <w:basedOn w:val="DefaultParagraphFont"/>
    <w:semiHidden/>
    <w:rsid w:val="00570485"/>
    <w:rPr>
      <w:color w:val="808080"/>
    </w:rPr>
  </w:style>
  <w:style w:type="paragraph" w:customStyle="1" w:styleId="Numberedlist">
    <w:name w:val="Numbered list"/>
    <w:basedOn w:val="Normal"/>
    <w:qFormat/>
    <w:rsid w:val="009724AD"/>
    <w:pPr>
      <w:tabs>
        <w:tab w:val="clear" w:pos="397"/>
      </w:tabs>
    </w:pPr>
  </w:style>
  <w:style w:type="paragraph" w:customStyle="1" w:styleId="DataStyle">
    <w:name w:val="Data Style"/>
    <w:basedOn w:val="Normal"/>
    <w:qFormat/>
    <w:rsid w:val="00A53E40"/>
    <w:pPr>
      <w:tabs>
        <w:tab w:val="clear" w:pos="397"/>
        <w:tab w:val="clear" w:pos="794"/>
        <w:tab w:val="clear" w:pos="1191"/>
        <w:tab w:val="left" w:pos="2835"/>
      </w:tabs>
      <w:spacing w:after="0" w:line="280" w:lineRule="exact"/>
    </w:pPr>
    <w:rPr>
      <w:color w:val="1E4164"/>
      <w:sz w:val="21"/>
      <w:szCs w:val="14"/>
    </w:rPr>
  </w:style>
  <w:style w:type="table" w:styleId="TableGrid">
    <w:name w:val="Table Grid"/>
    <w:basedOn w:val="TableNormal"/>
    <w:rsid w:val="00FD1ECA"/>
    <w:pPr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nespacing">
    <w:name w:val="Line spacing"/>
    <w:basedOn w:val="DataStyle"/>
    <w:rsid w:val="00C62C4D"/>
    <w:pPr>
      <w:spacing w:line="200" w:lineRule="exact"/>
    </w:pPr>
    <w:rPr>
      <w:szCs w:val="20"/>
    </w:rPr>
  </w:style>
  <w:style w:type="paragraph" w:styleId="BodyText">
    <w:name w:val="Body Text"/>
    <w:basedOn w:val="Normal"/>
    <w:link w:val="BodyTextChar"/>
    <w:rsid w:val="00666172"/>
    <w:pPr>
      <w:tabs>
        <w:tab w:val="clear" w:pos="397"/>
        <w:tab w:val="clear" w:pos="794"/>
        <w:tab w:val="clear" w:pos="1191"/>
      </w:tabs>
      <w:spacing w:after="120" w:line="240" w:lineRule="auto"/>
      <w:ind w:left="567"/>
      <w:jc w:val="both"/>
    </w:pPr>
    <w:rPr>
      <w:rFonts w:ascii="Arial Narrow" w:hAnsi="Arial Narrow"/>
      <w:sz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666172"/>
    <w:rPr>
      <w:rFonts w:ascii="Arial Narrow" w:hAnsi="Arial Narrow"/>
      <w:sz w:val="24"/>
      <w:lang w:val="en-AU" w:eastAsia="en-US" w:bidi="ar-SA"/>
    </w:rPr>
  </w:style>
  <w:style w:type="paragraph" w:styleId="BalloonText">
    <w:name w:val="Balloon Text"/>
    <w:basedOn w:val="Normal"/>
    <w:semiHidden/>
    <w:rsid w:val="003110C2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30751B"/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611A73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BF0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09D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F09D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BF0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09D6"/>
    <w:rPr>
      <w:rFonts w:ascii="Arial" w:hAnsi="Arial"/>
      <w:b/>
      <w:bCs/>
    </w:rPr>
  </w:style>
  <w:style w:type="table" w:styleId="Table3Deffects1">
    <w:name w:val="Table 3D effects 1"/>
    <w:basedOn w:val="TableNormal"/>
    <w:rsid w:val="005F023D"/>
    <w:pPr>
      <w:tabs>
        <w:tab w:val="left" w:leader="underscore" w:pos="397"/>
        <w:tab w:val="left" w:pos="794"/>
        <w:tab w:val="left" w:pos="1191"/>
      </w:tabs>
      <w:spacing w:after="180"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5F023D"/>
    <w:pPr>
      <w:tabs>
        <w:tab w:val="left" w:leader="underscore" w:pos="397"/>
        <w:tab w:val="left" w:pos="794"/>
        <w:tab w:val="left" w:pos="1191"/>
      </w:tabs>
      <w:spacing w:after="180" w:line="28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5F023D"/>
    <w:pPr>
      <w:tabs>
        <w:tab w:val="left" w:leader="underscore" w:pos="397"/>
        <w:tab w:val="left" w:pos="794"/>
        <w:tab w:val="left" w:pos="1191"/>
      </w:tabs>
      <w:spacing w:after="180" w:line="28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5F023D"/>
    <w:pPr>
      <w:tabs>
        <w:tab w:val="left" w:leader="underscore" w:pos="397"/>
        <w:tab w:val="left" w:pos="794"/>
        <w:tab w:val="left" w:pos="1191"/>
      </w:tabs>
      <w:spacing w:after="180"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5F023D"/>
    <w:pPr>
      <w:tabs>
        <w:tab w:val="left" w:leader="underscore" w:pos="397"/>
        <w:tab w:val="left" w:pos="794"/>
        <w:tab w:val="left" w:pos="1191"/>
      </w:tabs>
      <w:spacing w:after="180"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5F023D"/>
    <w:pPr>
      <w:tabs>
        <w:tab w:val="left" w:leader="underscore" w:pos="397"/>
        <w:tab w:val="left" w:pos="794"/>
        <w:tab w:val="left" w:pos="1191"/>
      </w:tabs>
      <w:spacing w:after="180" w:line="28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5F023D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MediumList1-Accent11">
    <w:name w:val="Medium List 1 - Accent 11"/>
    <w:basedOn w:val="TableNormal"/>
    <w:uiPriority w:val="65"/>
    <w:rsid w:val="005F023D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character" w:customStyle="1" w:styleId="label">
    <w:name w:val="label"/>
    <w:basedOn w:val="DefaultParagraphFont"/>
    <w:rsid w:val="00E272C2"/>
  </w:style>
  <w:style w:type="paragraph" w:styleId="ListParagraph">
    <w:name w:val="List Paragraph"/>
    <w:basedOn w:val="Normal"/>
    <w:uiPriority w:val="34"/>
    <w:qFormat/>
    <w:rsid w:val="001D2AC1"/>
    <w:pPr>
      <w:tabs>
        <w:tab w:val="clear" w:pos="397"/>
        <w:tab w:val="clear" w:pos="794"/>
        <w:tab w:val="clear" w:pos="1191"/>
      </w:tabs>
      <w:spacing w:after="0" w:line="240" w:lineRule="auto"/>
      <w:ind w:left="720"/>
    </w:pPr>
    <w:rPr>
      <w:rFonts w:ascii="Calibri" w:eastAsia="Calibri" w:hAnsi="Calibri"/>
      <w:szCs w:val="22"/>
    </w:rPr>
  </w:style>
  <w:style w:type="paragraph" w:customStyle="1" w:styleId="table">
    <w:name w:val="table"/>
    <w:basedOn w:val="Normal"/>
    <w:rsid w:val="00BC4699"/>
    <w:pPr>
      <w:tabs>
        <w:tab w:val="clear" w:pos="397"/>
        <w:tab w:val="clear" w:pos="794"/>
        <w:tab w:val="clear" w:pos="1191"/>
      </w:tabs>
      <w:spacing w:after="0" w:line="240" w:lineRule="auto"/>
    </w:pPr>
    <w:rPr>
      <w:rFonts w:ascii="Arial Narrow" w:hAnsi="Arial Narrow"/>
      <w:sz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042136"/>
    <w:rPr>
      <w:rFonts w:ascii="Arial" w:hAnsi="Arial" w:cs="Arial" w:hint="default"/>
      <w:strike w:val="0"/>
      <w:dstrike w:val="0"/>
      <w:color w:val="3A4268"/>
      <w:u w:val="none"/>
      <w:effect w:val="none"/>
    </w:rPr>
  </w:style>
  <w:style w:type="character" w:customStyle="1" w:styleId="Heading2Char">
    <w:name w:val="Heading 2 Char"/>
    <w:aliases w:val="h2 Char"/>
    <w:basedOn w:val="DefaultParagraphFont"/>
    <w:link w:val="Heading2"/>
    <w:rsid w:val="005378D3"/>
    <w:rPr>
      <w:rFonts w:ascii="Arial" w:hAnsi="Arial"/>
      <w:caps/>
      <w:color w:val="000000"/>
      <w:sz w:val="24"/>
    </w:rPr>
  </w:style>
  <w:style w:type="table" w:customStyle="1" w:styleId="BasicAEMOTable">
    <w:name w:val="Basic AEMO Table"/>
    <w:basedOn w:val="TableNormal"/>
    <w:uiPriority w:val="99"/>
    <w:qFormat/>
    <w:rsid w:val="0005690F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customStyle="1" w:styleId="BasicAEMOTable1">
    <w:name w:val="Basic AEMO Table1"/>
    <w:basedOn w:val="TableNormal"/>
    <w:uiPriority w:val="99"/>
    <w:qFormat/>
    <w:rsid w:val="007D6C16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character" w:customStyle="1" w:styleId="FooterChar">
    <w:name w:val="Footer Char"/>
    <w:basedOn w:val="DefaultParagraphFont"/>
    <w:link w:val="Footer"/>
    <w:rsid w:val="00F002B7"/>
    <w:rPr>
      <w:rFonts w:ascii="Arial" w:hAnsi="Arial"/>
      <w:caps/>
      <w:color w:val="948671"/>
      <w:sz w:val="15"/>
    </w:rPr>
  </w:style>
  <w:style w:type="paragraph" w:styleId="Subtitle">
    <w:name w:val="Subtitle"/>
    <w:basedOn w:val="Normal"/>
    <w:next w:val="Normal"/>
    <w:link w:val="SubtitleChar"/>
    <w:qFormat/>
    <w:rsid w:val="00D06D0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D06D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F020F3"/>
    <w:pPr>
      <w:tabs>
        <w:tab w:val="clear" w:pos="397"/>
        <w:tab w:val="clear" w:pos="794"/>
        <w:tab w:val="clear" w:pos="1191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E608CB"/>
    <w:pPr>
      <w:tabs>
        <w:tab w:val="left" w:leader="underscore" w:pos="397"/>
        <w:tab w:val="left" w:pos="794"/>
        <w:tab w:val="left" w:pos="1191"/>
      </w:tabs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13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7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20930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47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46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42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20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584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8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57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11708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21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722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286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239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083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8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09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509372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83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93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628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036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4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90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5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86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672955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2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789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14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884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907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8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Templates\Industry%20Forums\Portrait%20Agenda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D206DD-5E4A-42DC-AF87-C636FCCC66E5}"/>
      </w:docPartPr>
      <w:docPartBody>
        <w:p w:rsidR="00252A5C" w:rsidRDefault="00F6545A">
          <w:r w:rsidRPr="00022A45">
            <w:rPr>
              <w:rStyle w:val="PlaceholderText"/>
            </w:rPr>
            <w:t>Click here to enter text.</w:t>
          </w:r>
        </w:p>
      </w:docPartBody>
    </w:docPart>
    <w:docPart>
      <w:docPartPr>
        <w:name w:val="1BC079505A5847CE84929EE6ADAD5D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33D592-9ED0-4423-9E60-C3E8F1866F33}"/>
      </w:docPartPr>
      <w:docPartBody>
        <w:p w:rsidR="00252A5C" w:rsidRDefault="00F6545A" w:rsidP="00F6545A">
          <w:pPr>
            <w:pStyle w:val="1BC079505A5847CE84929EE6ADAD5D181"/>
          </w:pPr>
          <w:r w:rsidRPr="00022A45">
            <w:rPr>
              <w:rStyle w:val="PlaceholderText"/>
            </w:rPr>
            <w:t>Click here to enter text.</w:t>
          </w:r>
        </w:p>
      </w:docPartBody>
    </w:docPart>
    <w:docPart>
      <w:docPartPr>
        <w:name w:val="A06A033E49FB48C4AF7979B92ED767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A705F-1307-4517-9016-DA54E320D098}"/>
      </w:docPartPr>
      <w:docPartBody>
        <w:p w:rsidR="00000000" w:rsidRDefault="008925D9" w:rsidP="008925D9">
          <w:pPr>
            <w:pStyle w:val="A06A033E49FB48C4AF7979B92ED767E7"/>
          </w:pPr>
          <w:r w:rsidRPr="00022A45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45A"/>
    <w:rsid w:val="00252A5C"/>
    <w:rsid w:val="008925D9"/>
    <w:rsid w:val="00F6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semiHidden/>
    <w:rsid w:val="008925D9"/>
    <w:rPr>
      <w:color w:val="808080"/>
    </w:rPr>
  </w:style>
  <w:style w:type="paragraph" w:customStyle="1" w:styleId="1BC079505A5847CE84929EE6ADAD5D18">
    <w:name w:val="1BC079505A5847CE84929EE6ADAD5D18"/>
    <w:rsid w:val="00F6545A"/>
    <w:pPr>
      <w:tabs>
        <w:tab w:val="left" w:leader="underscore" w:pos="397"/>
        <w:tab w:val="left" w:pos="794"/>
        <w:tab w:val="left" w:pos="1191"/>
      </w:tabs>
      <w:spacing w:after="180" w:line="280" w:lineRule="atLeast"/>
    </w:pPr>
    <w:rPr>
      <w:rFonts w:ascii="Arial" w:eastAsia="Times New Roman" w:hAnsi="Arial" w:cs="Times New Roman"/>
      <w:szCs w:val="20"/>
    </w:rPr>
  </w:style>
  <w:style w:type="paragraph" w:customStyle="1" w:styleId="1BC079505A5847CE84929EE6ADAD5D181">
    <w:name w:val="1BC079505A5847CE84929EE6ADAD5D181"/>
    <w:rsid w:val="00F6545A"/>
    <w:pPr>
      <w:tabs>
        <w:tab w:val="left" w:leader="underscore" w:pos="397"/>
        <w:tab w:val="left" w:pos="794"/>
        <w:tab w:val="left" w:pos="1191"/>
      </w:tabs>
      <w:spacing w:after="180" w:line="280" w:lineRule="atLeast"/>
    </w:pPr>
    <w:rPr>
      <w:rFonts w:ascii="Arial" w:eastAsia="Times New Roman" w:hAnsi="Arial" w:cs="Times New Roman"/>
      <w:szCs w:val="20"/>
    </w:rPr>
  </w:style>
  <w:style w:type="paragraph" w:customStyle="1" w:styleId="A06A033E49FB48C4AF7979B92ED767E7">
    <w:name w:val="A06A033E49FB48C4AF7979B92ED767E7"/>
    <w:rsid w:val="008925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overPageProperties xmlns="http://schemas.microsoft.com/office/2006/coverPageProps">
  <PublishDate>INSERT DATE</PublishDate>
  <Abstract/>
  <CompanyAddress/>
  <CompanyPhone/>
  <CompanyFax/>
  <CompanyEmail/>
</CoverPage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43C09C6EAA28BC4B91A2AFCFF371A04C" ma:contentTypeVersion="22" ma:contentTypeDescription="" ma:contentTypeScope="" ma:versionID="fbb17ef7e2db7fccb935f0408638fd97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010f7e099341ecd452ba89ab607e09f0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ocumentTypeTaxHTField0" minOccurs="0"/>
                <xsd:element ref="ns2:AEMODescription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b6fa9bd2-288b-4f1d-83b6-0ee577c9dfc0}" ma:internalName="TaxCatchAll" ma:showField="CatchAllData" ma:web="80fc10ae-9e4c-47ca-9813-ac1677b5ec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b6fa9bd2-288b-4f1d-83b6-0ee577c9dfc0}" ma:internalName="TaxCatchAllLabel" ma:readOnly="true" ma:showField="CatchAllDataLabel" ma:web="80fc10ae-9e4c-47ca-9813-ac1677b5ec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ocumentTypeTaxHTField0" ma:index="14" nillable="true" ma:taxonomy="true" ma:internalName="AEMODocumentTypeTaxHTField0" ma:taxonomyFieldName="AEMODocumentType" ma:displayName="AEMODocumentType" ma:default="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Description" ma:index="16" nillable="true" ma:displayName="AEMODescription" ma:internalName="AEMODescription" ma:readOnly="false">
      <xsd:simpleType>
        <xsd:restriction base="dms:Note"/>
      </xsd:simpleType>
    </xsd:element>
    <xsd:element name="AEMOKeywordsTaxHTField0" ma:index="17" nillable="true" ma:taxonomy="true" ma:internalName="AEMOKeywordsTaxHTField0" ma:taxonomyFieldName="AEMOKeywords" ma:displayName="AEMOKeywords" ma:readOnly="false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>
  <documentManagement>
    <AEMOCustodian xmlns="a14523ce-dede-483e-883a-2d83261080bd">
      <UserInfo>
        <DisplayName>Caroline Byrne</DisplayName>
        <AccountId>13</AccountId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Meeting Record</TermName>
          <TermId xmlns="http://schemas.microsoft.com/office/infopath/2007/PartnerControls">8540d063-0d88-4b0f-87c5-6766fc13a82e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3</Value>
    </TaxCatchAll>
    <AEMODescription xmlns="a14523ce-dede-483e-883a-2d83261080bd" xsi:nil="true"/>
    <_dlc_DocId xmlns="a14523ce-dede-483e-883a-2d83261080bd">MARKPER-82-129</_dlc_DocId>
    <_dlc_DocIdUrl xmlns="a14523ce-dede-483e-883a-2d83261080bd">
      <Url>http://sharedocs/sites/marketperf/_layouts/DocIdRedir.aspx?ID=MARKPER-82-129</Url>
      <Description>MARKPER-82-129</Description>
    </_dlc_DocIdUrl>
  </documentManagement>
</p:properties>
</file>

<file path=customXml/item7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1CE95D6-6A34-4274-BD9A-981FD0A2B14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E7C3C9C-B40F-471C-8BA6-D649963188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6ADDEC-65DF-4BCF-A79D-05FC09D971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ACB72D-7946-487C-BE94-4C309577353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4E759D8-61CD-4089-A67F-87F4107D615B}">
  <ds:schemaRefs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a14523ce-dede-483e-883a-2d83261080bd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7.xml><?xml version="1.0" encoding="utf-8"?>
<ds:datastoreItem xmlns:ds="http://schemas.openxmlformats.org/officeDocument/2006/customXml" ds:itemID="{5F9E1FAD-8576-432C-AD5C-52F3B7C798D5}">
  <ds:schemaRefs>
    <ds:schemaRef ds:uri="Microsoft.SharePoint.Taxonomy.ContentTypeSync"/>
  </ds:schemaRefs>
</ds:datastoreItem>
</file>

<file path=customXml/itemProps8.xml><?xml version="1.0" encoding="utf-8"?>
<ds:datastoreItem xmlns:ds="http://schemas.openxmlformats.org/officeDocument/2006/customXml" ds:itemID="{06200208-ED16-46CF-91C3-19EA3081F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Portrait Agenda Template.dotx</Template>
  <TotalTime>49</TotalTime>
  <Pages>1</Pages>
  <Words>157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Template - Portrait</vt:lpstr>
    </vt:vector>
  </TitlesOfParts>
  <Company>NEMMCO</Company>
  <LinksUpToDate>false</LinksUpToDate>
  <CharactersWithSpaces>959</CharactersWithSpaces>
  <SharedDoc>false</SharedDoc>
  <HLinks>
    <vt:vector size="6" baseType="variant">
      <vt:variant>
        <vt:i4>5046312</vt:i4>
      </vt:variant>
      <vt:variant>
        <vt:i4>0</vt:i4>
      </vt:variant>
      <vt:variant>
        <vt:i4>0</vt:i4>
      </vt:variant>
      <vt:variant>
        <vt:i4>5</vt:i4>
      </vt:variant>
      <vt:variant>
        <vt:lpwstr>C:\Documents and Settings\MRiley\My Documents\STTM CF Papers\STTM 11-40-03 Build 30 Timetable.doc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Template - Portrait</dc:title>
  <dc:creator>Eloise Taylor</dc:creator>
  <cp:lastModifiedBy>Eloise Taylor</cp:lastModifiedBy>
  <cp:revision>6</cp:revision>
  <cp:lastPrinted>2018-02-14T02:47:00Z</cp:lastPrinted>
  <dcterms:created xsi:type="dcterms:W3CDTF">2018-02-07T05:09:00Z</dcterms:created>
  <dcterms:modified xsi:type="dcterms:W3CDTF">2018-02-14T02:47:00Z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Version">
    <vt:lpwstr>1</vt:lpwstr>
  </property>
  <property fmtid="{D5CDD505-2E9C-101B-9397-08002B2CF9AE}" pid="3" name="DocumentID">
    <vt:lpwstr>281599</vt:lpwstr>
  </property>
  <property fmtid="{D5CDD505-2E9C-101B-9397-08002B2CF9AE}" pid="4" name="_dlc_DocId">
    <vt:lpwstr>PROJECT-45-26833</vt:lpwstr>
  </property>
  <property fmtid="{D5CDD505-2E9C-101B-9397-08002B2CF9AE}" pid="5" name="_dlc_DocIdItemGuid">
    <vt:lpwstr>6f7f223b-6649-4749-9feb-2e09a4403e73</vt:lpwstr>
  </property>
  <property fmtid="{D5CDD505-2E9C-101B-9397-08002B2CF9AE}" pid="6" name="_dlc_DocIdUrl">
    <vt:lpwstr>http://sharedocs/sites/marketperf/sttm/_layouts/DocIdRedir.aspx?ID=PROJECT-45-26833, PROJECT-45-26833</vt:lpwstr>
  </property>
  <property fmtid="{D5CDD505-2E9C-101B-9397-08002B2CF9AE}" pid="7" name="AEMODocumentType">
    <vt:lpwstr>3;#Meeting Record|8540d063-0d88-4b0f-87c5-6766fc13a82e</vt:lpwstr>
  </property>
  <property fmtid="{D5CDD505-2E9C-101B-9397-08002B2CF9AE}" pid="8" name="AEMOKeywords">
    <vt:lpwstr/>
  </property>
  <property fmtid="{D5CDD505-2E9C-101B-9397-08002B2CF9AE}" pid="9" name="ContentTypeId">
    <vt:lpwstr>0x0101009BE89D58CAF0934CA32A20BCFFD353DC0043C09C6EAA28BC4B91A2AFCFF371A04C</vt:lpwstr>
  </property>
</Properties>
</file>